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3A1" w:rsidRPr="00F94776" w:rsidRDefault="007363A1" w:rsidP="00F94776">
      <w:pPr>
        <w:shd w:val="clear" w:color="auto" w:fill="FFFFFF"/>
        <w:autoSpaceDE w:val="0"/>
        <w:spacing w:line="360" w:lineRule="auto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7363A1" w:rsidRDefault="007363A1" w:rsidP="00636E0F">
      <w:pPr>
        <w:shd w:val="clear" w:color="auto" w:fill="FFFFFF"/>
        <w:autoSpaceDE w:val="0"/>
        <w:spacing w:line="360" w:lineRule="auto"/>
        <w:jc w:val="center"/>
        <w:rPr>
          <w:b/>
          <w:bCs/>
          <w:sz w:val="28"/>
          <w:szCs w:val="28"/>
          <w:lang w:val="en-US"/>
        </w:rPr>
      </w:pPr>
    </w:p>
    <w:p w:rsidR="007363A1" w:rsidRPr="00A42671" w:rsidRDefault="007363A1" w:rsidP="00636E0F">
      <w:pPr>
        <w:shd w:val="clear" w:color="auto" w:fill="FFFFFF"/>
        <w:autoSpaceDE w:val="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 Чемпионата региональных учительских команд «ЧЕРУК-2017»</w:t>
      </w:r>
    </w:p>
    <w:p w:rsidR="007363A1" w:rsidRPr="002F6063" w:rsidRDefault="007363A1" w:rsidP="00636E0F">
      <w:pPr>
        <w:shd w:val="clear" w:color="auto" w:fill="FFFFFF"/>
        <w:autoSpaceDE w:val="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  <w:lang w:val="en-US"/>
        </w:rPr>
        <w:t>17</w:t>
      </w:r>
      <w:r>
        <w:rPr>
          <w:b/>
          <w:bCs/>
          <w:sz w:val="28"/>
          <w:szCs w:val="28"/>
        </w:rPr>
        <w:t xml:space="preserve"> </w:t>
      </w:r>
      <w:r w:rsidRPr="002F6063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 xml:space="preserve"> 2</w:t>
      </w:r>
      <w:r>
        <w:rPr>
          <w:b/>
          <w:bCs/>
          <w:sz w:val="28"/>
          <w:szCs w:val="28"/>
          <w:lang w:val="en-US"/>
        </w:rPr>
        <w:t>2</w:t>
      </w:r>
      <w:r>
        <w:rPr>
          <w:b/>
          <w:bCs/>
          <w:sz w:val="28"/>
          <w:szCs w:val="28"/>
        </w:rPr>
        <w:t xml:space="preserve"> апреля 2017 года г. Ульяновск)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1452"/>
        <w:gridCol w:w="5068"/>
        <w:gridCol w:w="6946"/>
      </w:tblGrid>
      <w:tr w:rsidR="007363A1">
        <w:trPr>
          <w:trHeight w:val="335"/>
        </w:trPr>
        <w:tc>
          <w:tcPr>
            <w:tcW w:w="1418" w:type="dxa"/>
            <w:vAlign w:val="center"/>
          </w:tcPr>
          <w:p w:rsidR="007363A1" w:rsidRPr="0068761C" w:rsidRDefault="007363A1" w:rsidP="005149ED">
            <w:pPr>
              <w:widowControl w:val="0"/>
              <w:jc w:val="center"/>
              <w:rPr>
                <w:b/>
                <w:bCs/>
              </w:rPr>
            </w:pPr>
            <w:r w:rsidRPr="0068761C">
              <w:rPr>
                <w:b/>
                <w:bCs/>
              </w:rPr>
              <w:t>Дата</w:t>
            </w:r>
          </w:p>
        </w:tc>
        <w:tc>
          <w:tcPr>
            <w:tcW w:w="1452" w:type="dxa"/>
            <w:vAlign w:val="center"/>
          </w:tcPr>
          <w:p w:rsidR="007363A1" w:rsidRPr="0068761C" w:rsidRDefault="007363A1" w:rsidP="005149ED">
            <w:pPr>
              <w:widowControl w:val="0"/>
              <w:jc w:val="center"/>
              <w:rPr>
                <w:b/>
                <w:bCs/>
              </w:rPr>
            </w:pPr>
            <w:r w:rsidRPr="0068761C">
              <w:rPr>
                <w:b/>
                <w:bCs/>
              </w:rPr>
              <w:t>Время</w:t>
            </w:r>
          </w:p>
        </w:tc>
        <w:tc>
          <w:tcPr>
            <w:tcW w:w="5068" w:type="dxa"/>
            <w:vAlign w:val="center"/>
          </w:tcPr>
          <w:p w:rsidR="007363A1" w:rsidRPr="0068761C" w:rsidRDefault="007363A1" w:rsidP="005149ED">
            <w:pPr>
              <w:widowControl w:val="0"/>
              <w:jc w:val="center"/>
              <w:rPr>
                <w:b/>
                <w:bCs/>
              </w:rPr>
            </w:pPr>
            <w:r w:rsidRPr="0068761C">
              <w:rPr>
                <w:b/>
                <w:bCs/>
              </w:rPr>
              <w:t>Мероприятие</w:t>
            </w:r>
          </w:p>
        </w:tc>
        <w:tc>
          <w:tcPr>
            <w:tcW w:w="6946" w:type="dxa"/>
          </w:tcPr>
          <w:p w:rsidR="007363A1" w:rsidRPr="00BF70F2" w:rsidRDefault="007363A1" w:rsidP="004E2C0E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 проведения</w:t>
            </w:r>
          </w:p>
        </w:tc>
      </w:tr>
      <w:tr w:rsidR="007363A1">
        <w:trPr>
          <w:trHeight w:val="93"/>
        </w:trPr>
        <w:tc>
          <w:tcPr>
            <w:tcW w:w="14884" w:type="dxa"/>
            <w:gridSpan w:val="4"/>
            <w:vAlign w:val="center"/>
          </w:tcPr>
          <w:p w:rsidR="007363A1" w:rsidRPr="0068761C" w:rsidRDefault="007363A1" w:rsidP="005149ED">
            <w:pPr>
              <w:widowControl w:val="0"/>
              <w:jc w:val="center"/>
              <w:rPr>
                <w:b/>
                <w:bCs/>
              </w:rPr>
            </w:pPr>
            <w:r w:rsidRPr="0068761C">
              <w:rPr>
                <w:b/>
                <w:bCs/>
              </w:rPr>
              <w:t>Очный этап Чемпионата</w:t>
            </w:r>
          </w:p>
        </w:tc>
      </w:tr>
      <w:tr w:rsidR="007363A1">
        <w:trPr>
          <w:trHeight w:val="70"/>
        </w:trPr>
        <w:tc>
          <w:tcPr>
            <w:tcW w:w="1418" w:type="dxa"/>
            <w:vMerge w:val="restart"/>
            <w:vAlign w:val="center"/>
          </w:tcPr>
          <w:p w:rsidR="007363A1" w:rsidRPr="00F94776" w:rsidRDefault="007363A1" w:rsidP="005149ED">
            <w:pPr>
              <w:widowControl w:val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17</w:t>
            </w:r>
            <w:r w:rsidRPr="0068761C">
              <w:rPr>
                <w:b/>
                <w:bCs/>
              </w:rPr>
              <w:t>.04.201</w:t>
            </w:r>
            <w:r>
              <w:rPr>
                <w:b/>
                <w:bCs/>
                <w:lang w:val="en-US"/>
              </w:rPr>
              <w:t>7</w:t>
            </w:r>
          </w:p>
          <w:p w:rsidR="007363A1" w:rsidRPr="0068761C" w:rsidRDefault="007363A1" w:rsidP="005149ED">
            <w:pPr>
              <w:widowControl w:val="0"/>
              <w:jc w:val="center"/>
              <w:rPr>
                <w:b/>
                <w:bCs/>
              </w:rPr>
            </w:pPr>
            <w:r w:rsidRPr="0068761C">
              <w:rPr>
                <w:b/>
                <w:bCs/>
              </w:rPr>
              <w:t>(пн)</w:t>
            </w:r>
          </w:p>
        </w:tc>
        <w:tc>
          <w:tcPr>
            <w:tcW w:w="1452" w:type="dxa"/>
          </w:tcPr>
          <w:p w:rsidR="007363A1" w:rsidRPr="0068761C" w:rsidRDefault="007363A1" w:rsidP="005149ED">
            <w:pPr>
              <w:widowControl w:val="0"/>
              <w:jc w:val="center"/>
            </w:pPr>
            <w:r w:rsidRPr="0068761C">
              <w:t>до 12.00</w:t>
            </w:r>
          </w:p>
        </w:tc>
        <w:tc>
          <w:tcPr>
            <w:tcW w:w="5068" w:type="dxa"/>
          </w:tcPr>
          <w:p w:rsidR="007363A1" w:rsidRPr="0068761C" w:rsidRDefault="007363A1" w:rsidP="005149ED">
            <w:pPr>
              <w:widowControl w:val="0"/>
            </w:pPr>
            <w:r w:rsidRPr="0068761C">
              <w:t>Заезд участников</w:t>
            </w:r>
            <w:r>
              <w:t>, проведение жеребьёвки  конкурсного</w:t>
            </w:r>
            <w:r w:rsidRPr="0068761C">
              <w:t xml:space="preserve"> </w:t>
            </w:r>
            <w:r>
              <w:t>задания: «Презентация команды»</w:t>
            </w:r>
          </w:p>
        </w:tc>
        <w:tc>
          <w:tcPr>
            <w:tcW w:w="6946" w:type="dxa"/>
          </w:tcPr>
          <w:p w:rsidR="007363A1" w:rsidRPr="00733636" w:rsidRDefault="007363A1" w:rsidP="00211AED">
            <w:r w:rsidRPr="00733636">
              <w:t xml:space="preserve">Гостиница «Венец», </w:t>
            </w:r>
            <w:r w:rsidRPr="00733636">
              <w:rPr>
                <w:color w:val="333333"/>
                <w:shd w:val="clear" w:color="auto" w:fill="FFFFFF"/>
              </w:rPr>
              <w:t>ул. Спасская, д. 19/9;</w:t>
            </w:r>
            <w:r w:rsidRPr="00733636">
              <w:t xml:space="preserve"> гостиница «Октябрьская», ул. Плеханова, д. 1; </w:t>
            </w:r>
          </w:p>
        </w:tc>
      </w:tr>
      <w:tr w:rsidR="007363A1">
        <w:trPr>
          <w:trHeight w:val="70"/>
        </w:trPr>
        <w:tc>
          <w:tcPr>
            <w:tcW w:w="1418" w:type="dxa"/>
            <w:vMerge/>
            <w:vAlign w:val="center"/>
          </w:tcPr>
          <w:p w:rsidR="007363A1" w:rsidRDefault="007363A1" w:rsidP="005149E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68761C" w:rsidRDefault="007363A1" w:rsidP="005149ED">
            <w:pPr>
              <w:widowControl w:val="0"/>
              <w:jc w:val="center"/>
            </w:pPr>
            <w:r>
              <w:t>11.30- 12.30</w:t>
            </w:r>
          </w:p>
        </w:tc>
        <w:tc>
          <w:tcPr>
            <w:tcW w:w="5068" w:type="dxa"/>
          </w:tcPr>
          <w:p w:rsidR="007363A1" w:rsidRPr="0068761C" w:rsidRDefault="007363A1" w:rsidP="005149ED">
            <w:pPr>
              <w:widowControl w:val="0"/>
            </w:pPr>
            <w:r>
              <w:t>Семинар для членов Жюри Чемпионата</w:t>
            </w:r>
          </w:p>
        </w:tc>
        <w:tc>
          <w:tcPr>
            <w:tcW w:w="6946" w:type="dxa"/>
          </w:tcPr>
          <w:p w:rsidR="007363A1" w:rsidRPr="00733636" w:rsidRDefault="007363A1" w:rsidP="00211AED">
            <w:r w:rsidRPr="00733636">
              <w:t>Концертный зал</w:t>
            </w:r>
            <w:r>
              <w:t xml:space="preserve"> ОГБОУ ДОД  областного Д</w:t>
            </w:r>
            <w:r w:rsidRPr="00733636">
              <w:t>ворца творчества детей  и молодёжи, ул. Минаева, д. 50</w:t>
            </w:r>
          </w:p>
        </w:tc>
      </w:tr>
      <w:tr w:rsidR="007363A1">
        <w:trPr>
          <w:trHeight w:val="70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68761C" w:rsidRDefault="007363A1" w:rsidP="005149ED">
            <w:pPr>
              <w:widowControl w:val="0"/>
              <w:jc w:val="center"/>
            </w:pPr>
            <w:r w:rsidRPr="0068761C">
              <w:t>12.00-13.00</w:t>
            </w:r>
          </w:p>
        </w:tc>
        <w:tc>
          <w:tcPr>
            <w:tcW w:w="5068" w:type="dxa"/>
          </w:tcPr>
          <w:p w:rsidR="007363A1" w:rsidRPr="0068761C" w:rsidRDefault="007363A1" w:rsidP="005149ED">
            <w:pPr>
              <w:widowControl w:val="0"/>
            </w:pPr>
            <w:r w:rsidRPr="0068761C">
              <w:t xml:space="preserve">Обед </w:t>
            </w:r>
          </w:p>
        </w:tc>
        <w:tc>
          <w:tcPr>
            <w:tcW w:w="6946" w:type="dxa"/>
          </w:tcPr>
          <w:p w:rsidR="007363A1" w:rsidRPr="00733636" w:rsidRDefault="007363A1" w:rsidP="006D589A">
            <w:r w:rsidRPr="00733636">
              <w:t>МАОУ «Лингвистическая гимназия» г. Ульяновска, ул. Александ</w:t>
            </w:r>
            <w:r>
              <w:t>ра Матросова, д. 11.</w:t>
            </w:r>
          </w:p>
        </w:tc>
      </w:tr>
      <w:tr w:rsidR="007363A1">
        <w:trPr>
          <w:trHeight w:val="261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68761C" w:rsidRDefault="007363A1" w:rsidP="005149ED">
            <w:pPr>
              <w:widowControl w:val="0"/>
              <w:jc w:val="center"/>
            </w:pPr>
            <w:r>
              <w:t>13.00-1</w:t>
            </w:r>
            <w:r>
              <w:rPr>
                <w:lang w:val="en-US"/>
              </w:rPr>
              <w:t>4</w:t>
            </w:r>
            <w:r>
              <w:t>.</w:t>
            </w:r>
            <w:r>
              <w:rPr>
                <w:lang w:val="en-US"/>
              </w:rPr>
              <w:t>3</w:t>
            </w:r>
            <w:r w:rsidRPr="0068761C">
              <w:t>0</w:t>
            </w:r>
          </w:p>
        </w:tc>
        <w:tc>
          <w:tcPr>
            <w:tcW w:w="5068" w:type="dxa"/>
          </w:tcPr>
          <w:p w:rsidR="007363A1" w:rsidRPr="0068761C" w:rsidRDefault="007363A1" w:rsidP="005149ED">
            <w:pPr>
              <w:widowControl w:val="0"/>
            </w:pPr>
            <w:r>
              <w:t>Церемония от</w:t>
            </w:r>
            <w:r w:rsidRPr="0068761C">
              <w:t>крытие Чемпионата</w:t>
            </w:r>
          </w:p>
        </w:tc>
        <w:tc>
          <w:tcPr>
            <w:tcW w:w="6946" w:type="dxa"/>
          </w:tcPr>
          <w:p w:rsidR="007363A1" w:rsidRPr="00733636" w:rsidRDefault="007363A1" w:rsidP="006D589A">
            <w:r w:rsidRPr="00733636">
              <w:t>Концертный зал</w:t>
            </w:r>
            <w:r>
              <w:t xml:space="preserve"> ОГБОУ ДОД  областного Д</w:t>
            </w:r>
            <w:r w:rsidRPr="00733636">
              <w:t>ворца творчества детей  и молодёжи, ул. Минаева, д. 50</w:t>
            </w:r>
          </w:p>
        </w:tc>
      </w:tr>
      <w:tr w:rsidR="007363A1">
        <w:trPr>
          <w:cantSplit/>
          <w:trHeight w:val="319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68761C" w:rsidRDefault="007363A1" w:rsidP="005149ED">
            <w:pPr>
              <w:widowControl w:val="0"/>
              <w:jc w:val="center"/>
            </w:pPr>
            <w:r>
              <w:t>1</w:t>
            </w:r>
            <w:r>
              <w:rPr>
                <w:lang w:val="en-US"/>
              </w:rPr>
              <w:t>4</w:t>
            </w:r>
            <w:r w:rsidRPr="0068761C">
              <w:t>.30-19.30</w:t>
            </w:r>
          </w:p>
        </w:tc>
        <w:tc>
          <w:tcPr>
            <w:tcW w:w="5068" w:type="dxa"/>
          </w:tcPr>
          <w:p w:rsidR="007363A1" w:rsidRPr="00211AED" w:rsidRDefault="007363A1" w:rsidP="005149ED">
            <w:pPr>
              <w:widowControl w:val="0"/>
              <w:rPr>
                <w:lang w:val="en-US"/>
              </w:rPr>
            </w:pPr>
            <w:r w:rsidRPr="0068761C">
              <w:t xml:space="preserve">Конкурсное </w:t>
            </w:r>
            <w:r>
              <w:t xml:space="preserve">задание: «Презентация команды» </w:t>
            </w:r>
          </w:p>
        </w:tc>
        <w:tc>
          <w:tcPr>
            <w:tcW w:w="6946" w:type="dxa"/>
          </w:tcPr>
          <w:p w:rsidR="007363A1" w:rsidRPr="00733636" w:rsidRDefault="007363A1" w:rsidP="005149ED">
            <w:pPr>
              <w:widowControl w:val="0"/>
            </w:pPr>
            <w:r w:rsidRPr="00733636">
              <w:t xml:space="preserve">Концертный зал </w:t>
            </w:r>
            <w:r>
              <w:t>ОГБОУ ДОД  областного Д</w:t>
            </w:r>
            <w:r w:rsidRPr="00733636">
              <w:t>ворца творчества детей  и молодёжи, ул. Минаева, д. 50</w:t>
            </w:r>
          </w:p>
        </w:tc>
      </w:tr>
      <w:tr w:rsidR="007363A1">
        <w:trPr>
          <w:cantSplit/>
          <w:trHeight w:val="319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68761C" w:rsidRDefault="007363A1" w:rsidP="005149ED">
            <w:pPr>
              <w:widowControl w:val="0"/>
              <w:jc w:val="center"/>
            </w:pPr>
            <w:r w:rsidRPr="0068761C">
              <w:t>19.30-20.30</w:t>
            </w:r>
          </w:p>
        </w:tc>
        <w:tc>
          <w:tcPr>
            <w:tcW w:w="5068" w:type="dxa"/>
          </w:tcPr>
          <w:p w:rsidR="007363A1" w:rsidRPr="0068761C" w:rsidRDefault="007363A1" w:rsidP="005149ED">
            <w:pPr>
              <w:widowControl w:val="0"/>
            </w:pPr>
            <w:r w:rsidRPr="0068761C">
              <w:t>Ужин</w:t>
            </w:r>
          </w:p>
        </w:tc>
        <w:tc>
          <w:tcPr>
            <w:tcW w:w="6946" w:type="dxa"/>
          </w:tcPr>
          <w:p w:rsidR="007363A1" w:rsidRPr="00733636" w:rsidRDefault="007363A1" w:rsidP="006D589A">
            <w:r w:rsidRPr="00733636">
              <w:t>МАОУ «Лингвистическая гимназия» г. Ульяновска, ул. Александ</w:t>
            </w:r>
            <w:r>
              <w:t>ра Матросова, д. 11.</w:t>
            </w:r>
          </w:p>
        </w:tc>
      </w:tr>
      <w:tr w:rsidR="007363A1">
        <w:trPr>
          <w:cantSplit/>
          <w:trHeight w:val="319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68761C" w:rsidRDefault="007363A1" w:rsidP="005149ED">
            <w:pPr>
              <w:widowControl w:val="0"/>
              <w:jc w:val="center"/>
            </w:pPr>
            <w:r w:rsidRPr="0068761C">
              <w:t>21.00-23.00</w:t>
            </w:r>
          </w:p>
        </w:tc>
        <w:tc>
          <w:tcPr>
            <w:tcW w:w="5068" w:type="dxa"/>
          </w:tcPr>
          <w:p w:rsidR="007363A1" w:rsidRDefault="007363A1" w:rsidP="005149ED">
            <w:pPr>
              <w:widowControl w:val="0"/>
            </w:pPr>
            <w:r w:rsidRPr="0068761C">
              <w:t>«Клубная программа»</w:t>
            </w:r>
            <w:r>
              <w:t xml:space="preserve">, экскурсии  по </w:t>
            </w:r>
          </w:p>
          <w:p w:rsidR="007363A1" w:rsidRPr="0068761C" w:rsidRDefault="007363A1" w:rsidP="005149ED">
            <w:pPr>
              <w:widowControl w:val="0"/>
            </w:pPr>
            <w:r>
              <w:t>г. Ульяновску</w:t>
            </w:r>
          </w:p>
        </w:tc>
        <w:tc>
          <w:tcPr>
            <w:tcW w:w="6946" w:type="dxa"/>
          </w:tcPr>
          <w:p w:rsidR="007363A1" w:rsidRPr="00733636" w:rsidRDefault="007363A1" w:rsidP="006D589A">
            <w:r w:rsidRPr="00733636">
              <w:t xml:space="preserve">Концертный </w:t>
            </w:r>
            <w:r>
              <w:t>ОГБОУ ДОД  областного Д</w:t>
            </w:r>
            <w:r w:rsidRPr="00733636">
              <w:t>ворца творчества детей  и молодёжи, ул. Минаева, д. 50</w:t>
            </w:r>
          </w:p>
        </w:tc>
      </w:tr>
      <w:tr w:rsidR="007363A1">
        <w:trPr>
          <w:cantSplit/>
          <w:trHeight w:val="177"/>
        </w:trPr>
        <w:tc>
          <w:tcPr>
            <w:tcW w:w="1418" w:type="dxa"/>
            <w:vMerge w:val="restart"/>
            <w:vAlign w:val="center"/>
          </w:tcPr>
          <w:p w:rsidR="007363A1" w:rsidRPr="00F94776" w:rsidRDefault="007363A1" w:rsidP="005149ED">
            <w:pPr>
              <w:widowControl w:val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18</w:t>
            </w:r>
            <w:r w:rsidRPr="0068761C">
              <w:rPr>
                <w:b/>
                <w:bCs/>
              </w:rPr>
              <w:t>.04.201</w:t>
            </w:r>
            <w:r>
              <w:rPr>
                <w:b/>
                <w:bCs/>
                <w:lang w:val="en-US"/>
              </w:rPr>
              <w:t>7</w:t>
            </w:r>
          </w:p>
          <w:p w:rsidR="007363A1" w:rsidRPr="0068761C" w:rsidRDefault="007363A1" w:rsidP="005149ED">
            <w:pPr>
              <w:widowControl w:val="0"/>
              <w:jc w:val="center"/>
              <w:rPr>
                <w:b/>
                <w:bCs/>
              </w:rPr>
            </w:pPr>
          </w:p>
          <w:p w:rsidR="007363A1" w:rsidRPr="0068761C" w:rsidRDefault="007363A1" w:rsidP="005149ED">
            <w:pPr>
              <w:widowControl w:val="0"/>
              <w:jc w:val="center"/>
              <w:rPr>
                <w:b/>
                <w:bCs/>
              </w:rPr>
            </w:pPr>
            <w:r w:rsidRPr="0068761C">
              <w:rPr>
                <w:b/>
                <w:bCs/>
              </w:rPr>
              <w:t>(вт)</w:t>
            </w:r>
          </w:p>
        </w:tc>
        <w:tc>
          <w:tcPr>
            <w:tcW w:w="1452" w:type="dxa"/>
          </w:tcPr>
          <w:p w:rsidR="007363A1" w:rsidRPr="0068761C" w:rsidRDefault="007363A1" w:rsidP="005149ED">
            <w:pPr>
              <w:widowControl w:val="0"/>
              <w:jc w:val="center"/>
            </w:pPr>
            <w:r w:rsidRPr="0068761C">
              <w:t>08.00-09.00</w:t>
            </w:r>
          </w:p>
        </w:tc>
        <w:tc>
          <w:tcPr>
            <w:tcW w:w="5068" w:type="dxa"/>
          </w:tcPr>
          <w:p w:rsidR="007363A1" w:rsidRPr="0068761C" w:rsidRDefault="007363A1" w:rsidP="005149ED">
            <w:pPr>
              <w:widowControl w:val="0"/>
            </w:pPr>
            <w:r w:rsidRPr="0068761C">
              <w:t>Завтрак</w:t>
            </w:r>
          </w:p>
        </w:tc>
        <w:tc>
          <w:tcPr>
            <w:tcW w:w="6946" w:type="dxa"/>
          </w:tcPr>
          <w:p w:rsidR="007363A1" w:rsidRDefault="007363A1" w:rsidP="004421FE">
            <w:pPr>
              <w:widowControl w:val="0"/>
            </w:pPr>
            <w:r w:rsidRPr="00733636">
              <w:t xml:space="preserve">Гостиница «Венец», </w:t>
            </w:r>
            <w:r w:rsidRPr="00733636">
              <w:rPr>
                <w:color w:val="333333"/>
                <w:shd w:val="clear" w:color="auto" w:fill="FFFFFF"/>
              </w:rPr>
              <w:t>ул. Спасская, д. 19/9;</w:t>
            </w:r>
            <w:r w:rsidRPr="00733636">
              <w:t xml:space="preserve"> гостиница «Ок</w:t>
            </w:r>
            <w:r>
              <w:t>тябрьская», ул. Плеханова, д. 1</w:t>
            </w:r>
          </w:p>
          <w:p w:rsidR="007363A1" w:rsidRPr="00733636" w:rsidRDefault="007363A1" w:rsidP="004421FE">
            <w:pPr>
              <w:widowControl w:val="0"/>
            </w:pPr>
            <w:r>
              <w:t>ОГБПОУ «Ульяновский техникум питания и торговли»</w:t>
            </w:r>
          </w:p>
        </w:tc>
      </w:tr>
      <w:tr w:rsidR="007363A1">
        <w:trPr>
          <w:cantSplit/>
          <w:trHeight w:val="177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68761C" w:rsidRDefault="007363A1" w:rsidP="005149ED">
            <w:pPr>
              <w:widowControl w:val="0"/>
              <w:jc w:val="center"/>
            </w:pPr>
            <w:r w:rsidRPr="004A256B">
              <w:t>08</w:t>
            </w:r>
            <w:r>
              <w:t>.30-12.30</w:t>
            </w:r>
          </w:p>
        </w:tc>
        <w:tc>
          <w:tcPr>
            <w:tcW w:w="5068" w:type="dxa"/>
          </w:tcPr>
          <w:p w:rsidR="007363A1" w:rsidRPr="0068761C" w:rsidRDefault="007363A1" w:rsidP="00211AED">
            <w:pPr>
              <w:widowControl w:val="0"/>
            </w:pPr>
            <w:r>
              <w:t>Проведение учебных занятий по предметным группам</w:t>
            </w:r>
          </w:p>
        </w:tc>
        <w:tc>
          <w:tcPr>
            <w:tcW w:w="6946" w:type="dxa"/>
          </w:tcPr>
          <w:p w:rsidR="007363A1" w:rsidRPr="00733636" w:rsidRDefault="007363A1" w:rsidP="00211AED">
            <w:pPr>
              <w:widowControl w:val="0"/>
            </w:pPr>
            <w:r w:rsidRPr="00733636">
              <w:rPr>
                <w:rStyle w:val="companycontacts-item-text1"/>
              </w:rPr>
              <w:t xml:space="preserve"> </w:t>
            </w:r>
            <w:r w:rsidRPr="00733636">
              <w:t>МАОУ «Лингвистическая гимназия» г. Ульяновска, ул. Александ</w:t>
            </w:r>
            <w:r>
              <w:t>ра Матросова, д. 11.</w:t>
            </w:r>
          </w:p>
        </w:tc>
      </w:tr>
      <w:tr w:rsidR="007363A1">
        <w:trPr>
          <w:cantSplit/>
          <w:trHeight w:val="153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68761C" w:rsidRDefault="007363A1" w:rsidP="005149ED">
            <w:pPr>
              <w:widowControl w:val="0"/>
              <w:jc w:val="center"/>
            </w:pPr>
            <w:r>
              <w:t>12.30-13.</w:t>
            </w:r>
            <w:r>
              <w:rPr>
                <w:lang w:val="en-US"/>
              </w:rPr>
              <w:t>3</w:t>
            </w:r>
            <w:r>
              <w:t>0</w:t>
            </w:r>
          </w:p>
        </w:tc>
        <w:tc>
          <w:tcPr>
            <w:tcW w:w="5068" w:type="dxa"/>
          </w:tcPr>
          <w:p w:rsidR="007363A1" w:rsidRPr="0068761C" w:rsidRDefault="007363A1" w:rsidP="005149ED">
            <w:pPr>
              <w:widowControl w:val="0"/>
            </w:pPr>
            <w:r w:rsidRPr="0068761C">
              <w:t xml:space="preserve">Обед </w:t>
            </w:r>
          </w:p>
        </w:tc>
        <w:tc>
          <w:tcPr>
            <w:tcW w:w="6946" w:type="dxa"/>
          </w:tcPr>
          <w:p w:rsidR="007363A1" w:rsidRPr="00733636" w:rsidRDefault="007363A1" w:rsidP="005149ED">
            <w:pPr>
              <w:widowControl w:val="0"/>
            </w:pPr>
            <w:r w:rsidRPr="00733636">
              <w:t>МАОУ «Лингвистическая гимназия» г. Ульяновска, ул. Александ</w:t>
            </w:r>
            <w:r>
              <w:t>ра Матросова, д. 11.</w:t>
            </w:r>
          </w:p>
        </w:tc>
      </w:tr>
      <w:tr w:rsidR="007363A1">
        <w:trPr>
          <w:cantSplit/>
          <w:trHeight w:val="153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211AED" w:rsidRDefault="007363A1" w:rsidP="005149ED">
            <w:pPr>
              <w:widowControl w:val="0"/>
              <w:jc w:val="center"/>
            </w:pPr>
            <w:r>
              <w:t>13.</w:t>
            </w:r>
            <w:r>
              <w:rPr>
                <w:lang w:val="en-US"/>
              </w:rPr>
              <w:t>3</w:t>
            </w:r>
            <w:r>
              <w:t>0-1</w:t>
            </w:r>
            <w:r>
              <w:rPr>
                <w:lang w:val="en-US"/>
              </w:rPr>
              <w:t>7</w:t>
            </w:r>
            <w:r>
              <w:t>.0</w:t>
            </w:r>
            <w:r w:rsidRPr="0068761C">
              <w:t>0</w:t>
            </w:r>
          </w:p>
        </w:tc>
        <w:tc>
          <w:tcPr>
            <w:tcW w:w="5068" w:type="dxa"/>
          </w:tcPr>
          <w:p w:rsidR="007363A1" w:rsidRPr="0068761C" w:rsidRDefault="007363A1" w:rsidP="005149ED">
            <w:pPr>
              <w:widowControl w:val="0"/>
            </w:pPr>
            <w:r>
              <w:t>Проведение учебных занятий по предметным группам</w:t>
            </w:r>
          </w:p>
        </w:tc>
        <w:tc>
          <w:tcPr>
            <w:tcW w:w="6946" w:type="dxa"/>
          </w:tcPr>
          <w:p w:rsidR="007363A1" w:rsidRPr="00204B3B" w:rsidRDefault="007363A1" w:rsidP="00792F66">
            <w:pPr>
              <w:widowControl w:val="0"/>
            </w:pPr>
            <w:r w:rsidRPr="00733636">
              <w:t>МАОУ «Лингвистическая гимназия» г. Ульяновска, ул. Александ</w:t>
            </w:r>
            <w:r>
              <w:t>ра Матросова, д. 11.</w:t>
            </w:r>
          </w:p>
        </w:tc>
      </w:tr>
      <w:tr w:rsidR="007363A1">
        <w:trPr>
          <w:cantSplit/>
          <w:trHeight w:val="153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68761C" w:rsidRDefault="007363A1" w:rsidP="005149ED">
            <w:pPr>
              <w:widowControl w:val="0"/>
              <w:jc w:val="center"/>
            </w:pPr>
            <w:r>
              <w:t>1</w:t>
            </w:r>
            <w:r>
              <w:rPr>
                <w:lang w:val="en-US"/>
              </w:rPr>
              <w:t>7</w:t>
            </w:r>
            <w:r>
              <w:t>.00-19.00</w:t>
            </w:r>
          </w:p>
        </w:tc>
        <w:tc>
          <w:tcPr>
            <w:tcW w:w="5068" w:type="dxa"/>
          </w:tcPr>
          <w:p w:rsidR="007363A1" w:rsidRDefault="007363A1" w:rsidP="005149ED">
            <w:pPr>
              <w:widowControl w:val="0"/>
            </w:pPr>
            <w:r w:rsidRPr="0068761C">
              <w:t>«Внеконкурсная образовательная программа»</w:t>
            </w:r>
            <w:r>
              <w:t>,</w:t>
            </w:r>
          </w:p>
          <w:p w:rsidR="007363A1" w:rsidRPr="0068761C" w:rsidRDefault="007363A1" w:rsidP="005149ED">
            <w:pPr>
              <w:widowControl w:val="0"/>
            </w:pPr>
            <w:r>
              <w:t>посещение музеев, парков г. Ульяновска</w:t>
            </w:r>
          </w:p>
        </w:tc>
        <w:tc>
          <w:tcPr>
            <w:tcW w:w="6946" w:type="dxa"/>
          </w:tcPr>
          <w:p w:rsidR="007363A1" w:rsidRPr="00733636" w:rsidRDefault="007363A1" w:rsidP="005149ED">
            <w:pPr>
              <w:widowControl w:val="0"/>
            </w:pPr>
            <w:r w:rsidRPr="00733636">
              <w:t>Концертный</w:t>
            </w:r>
            <w:r>
              <w:t xml:space="preserve"> зал</w:t>
            </w:r>
            <w:r w:rsidRPr="00733636">
              <w:t xml:space="preserve"> </w:t>
            </w:r>
            <w:r>
              <w:t>ОГБОУ ДОД  областного Д</w:t>
            </w:r>
            <w:r w:rsidRPr="00733636">
              <w:t>ворца творчества детей  и молодёжи, ул. Минаева, д. 50</w:t>
            </w:r>
          </w:p>
        </w:tc>
      </w:tr>
      <w:tr w:rsidR="007363A1">
        <w:trPr>
          <w:cantSplit/>
          <w:trHeight w:val="153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68761C" w:rsidRDefault="007363A1" w:rsidP="005149ED">
            <w:pPr>
              <w:widowControl w:val="0"/>
              <w:jc w:val="center"/>
            </w:pPr>
            <w:r w:rsidRPr="0068761C">
              <w:t>19.00-20.00</w:t>
            </w:r>
          </w:p>
        </w:tc>
        <w:tc>
          <w:tcPr>
            <w:tcW w:w="5068" w:type="dxa"/>
          </w:tcPr>
          <w:p w:rsidR="007363A1" w:rsidRPr="0068761C" w:rsidRDefault="007363A1" w:rsidP="005149ED">
            <w:pPr>
              <w:widowControl w:val="0"/>
            </w:pPr>
            <w:r w:rsidRPr="0068761C">
              <w:t>Ужин</w:t>
            </w:r>
          </w:p>
        </w:tc>
        <w:tc>
          <w:tcPr>
            <w:tcW w:w="6946" w:type="dxa"/>
          </w:tcPr>
          <w:p w:rsidR="007363A1" w:rsidRPr="00733636" w:rsidRDefault="007363A1" w:rsidP="005149ED">
            <w:pPr>
              <w:widowControl w:val="0"/>
            </w:pPr>
            <w:r>
              <w:t>ОГБПОУ «Ульяновский техникум питания и торговли»</w:t>
            </w:r>
          </w:p>
        </w:tc>
      </w:tr>
      <w:tr w:rsidR="007363A1">
        <w:trPr>
          <w:cantSplit/>
          <w:trHeight w:val="229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68761C" w:rsidRDefault="007363A1" w:rsidP="005149ED">
            <w:pPr>
              <w:widowControl w:val="0"/>
              <w:jc w:val="center"/>
            </w:pPr>
            <w:r>
              <w:t>20.00-21</w:t>
            </w:r>
            <w:r w:rsidRPr="0068761C">
              <w:t>.00</w:t>
            </w:r>
          </w:p>
        </w:tc>
        <w:tc>
          <w:tcPr>
            <w:tcW w:w="5068" w:type="dxa"/>
          </w:tcPr>
          <w:p w:rsidR="007363A1" w:rsidRPr="0068761C" w:rsidRDefault="007363A1" w:rsidP="005149ED">
            <w:pPr>
              <w:widowControl w:val="0"/>
            </w:pPr>
            <w:r>
              <w:t xml:space="preserve"> «Рефлексия дня», экскурсии по г. Ульяновску</w:t>
            </w:r>
          </w:p>
        </w:tc>
        <w:tc>
          <w:tcPr>
            <w:tcW w:w="6946" w:type="dxa"/>
          </w:tcPr>
          <w:p w:rsidR="007363A1" w:rsidRPr="00733636" w:rsidRDefault="007363A1" w:rsidP="0080053A">
            <w:pPr>
              <w:widowControl w:val="0"/>
            </w:pPr>
            <w:r w:rsidRPr="00733636">
              <w:t xml:space="preserve">Гостиница «Венец», </w:t>
            </w:r>
            <w:r w:rsidRPr="00733636">
              <w:rPr>
                <w:color w:val="333333"/>
                <w:shd w:val="clear" w:color="auto" w:fill="FFFFFF"/>
              </w:rPr>
              <w:t>ул. Спасская, д. 19/9;</w:t>
            </w:r>
            <w:r w:rsidRPr="00733636">
              <w:t xml:space="preserve"> гостиница «Октябрьская», ул. Плеханова</w:t>
            </w:r>
            <w:r>
              <w:t>, д. 1.</w:t>
            </w:r>
          </w:p>
        </w:tc>
      </w:tr>
      <w:tr w:rsidR="007363A1">
        <w:trPr>
          <w:cantSplit/>
          <w:trHeight w:val="229"/>
        </w:trPr>
        <w:tc>
          <w:tcPr>
            <w:tcW w:w="1418" w:type="dxa"/>
            <w:vMerge w:val="restart"/>
            <w:vAlign w:val="center"/>
          </w:tcPr>
          <w:p w:rsidR="007363A1" w:rsidRPr="00F94776" w:rsidRDefault="007363A1" w:rsidP="005149ED">
            <w:pPr>
              <w:widowControl w:val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19</w:t>
            </w:r>
            <w:r w:rsidRPr="0068761C">
              <w:rPr>
                <w:b/>
                <w:bCs/>
              </w:rPr>
              <w:t>.04.201</w:t>
            </w:r>
            <w:r>
              <w:rPr>
                <w:b/>
                <w:bCs/>
                <w:lang w:val="en-US"/>
              </w:rPr>
              <w:t>7</w:t>
            </w:r>
          </w:p>
          <w:p w:rsidR="007363A1" w:rsidRPr="0068761C" w:rsidRDefault="007363A1" w:rsidP="005149ED">
            <w:pPr>
              <w:widowControl w:val="0"/>
              <w:jc w:val="center"/>
              <w:rPr>
                <w:b/>
                <w:bCs/>
              </w:rPr>
            </w:pPr>
            <w:r w:rsidRPr="0068761C">
              <w:rPr>
                <w:b/>
                <w:bCs/>
              </w:rPr>
              <w:t>(ср)</w:t>
            </w:r>
          </w:p>
        </w:tc>
        <w:tc>
          <w:tcPr>
            <w:tcW w:w="1452" w:type="dxa"/>
          </w:tcPr>
          <w:p w:rsidR="007363A1" w:rsidRPr="0068761C" w:rsidRDefault="007363A1" w:rsidP="005149ED">
            <w:pPr>
              <w:widowControl w:val="0"/>
              <w:jc w:val="center"/>
            </w:pPr>
            <w:r w:rsidRPr="0068761C">
              <w:t>08.00-09.00</w:t>
            </w:r>
          </w:p>
        </w:tc>
        <w:tc>
          <w:tcPr>
            <w:tcW w:w="5068" w:type="dxa"/>
          </w:tcPr>
          <w:p w:rsidR="007363A1" w:rsidRPr="0068761C" w:rsidRDefault="007363A1" w:rsidP="005149ED">
            <w:pPr>
              <w:widowControl w:val="0"/>
            </w:pPr>
            <w:r w:rsidRPr="0068761C">
              <w:t>Завтрак</w:t>
            </w:r>
          </w:p>
        </w:tc>
        <w:tc>
          <w:tcPr>
            <w:tcW w:w="6946" w:type="dxa"/>
          </w:tcPr>
          <w:p w:rsidR="007363A1" w:rsidRDefault="007363A1" w:rsidP="004421FE">
            <w:pPr>
              <w:widowControl w:val="0"/>
            </w:pPr>
            <w:r w:rsidRPr="00733636">
              <w:t xml:space="preserve">Гостиница «Венец», </w:t>
            </w:r>
            <w:r w:rsidRPr="00733636">
              <w:rPr>
                <w:color w:val="333333"/>
                <w:shd w:val="clear" w:color="auto" w:fill="FFFFFF"/>
              </w:rPr>
              <w:t>ул. Спасская, д. 19/9;</w:t>
            </w:r>
            <w:r w:rsidRPr="00733636">
              <w:t xml:space="preserve"> гостиница «Октябрьская», ул. Плеханова</w:t>
            </w:r>
            <w:r>
              <w:t xml:space="preserve">, д. 1, </w:t>
            </w:r>
          </w:p>
          <w:p w:rsidR="007363A1" w:rsidRPr="00733636" w:rsidRDefault="007363A1" w:rsidP="004421FE">
            <w:pPr>
              <w:widowControl w:val="0"/>
            </w:pPr>
            <w:r>
              <w:t>ОГБПОУ «Ульяновский техникум питания и торговли»</w:t>
            </w:r>
          </w:p>
        </w:tc>
      </w:tr>
      <w:tr w:rsidR="007363A1">
        <w:trPr>
          <w:cantSplit/>
          <w:trHeight w:val="229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C232C8" w:rsidRDefault="007363A1" w:rsidP="005149ED">
            <w:pPr>
              <w:widowControl w:val="0"/>
              <w:jc w:val="center"/>
            </w:pPr>
            <w:r w:rsidRPr="00644464">
              <w:t>10</w:t>
            </w:r>
            <w:r>
              <w:t>.00-14.00</w:t>
            </w:r>
          </w:p>
        </w:tc>
        <w:tc>
          <w:tcPr>
            <w:tcW w:w="5068" w:type="dxa"/>
          </w:tcPr>
          <w:p w:rsidR="007363A1" w:rsidRPr="002F6063" w:rsidRDefault="007363A1" w:rsidP="005149ED">
            <w:pPr>
              <w:widowControl w:val="0"/>
            </w:pPr>
            <w:r w:rsidRPr="0068761C">
              <w:t>Конкурсное з</w:t>
            </w:r>
            <w:r>
              <w:t>адание: «Мастер-класс» (1</w:t>
            </w:r>
            <w:r w:rsidRPr="0068761C">
              <w:t xml:space="preserve"> часть</w:t>
            </w:r>
            <w:r w:rsidRPr="002F6063">
              <w:t>)</w:t>
            </w:r>
          </w:p>
        </w:tc>
        <w:tc>
          <w:tcPr>
            <w:tcW w:w="6946" w:type="dxa"/>
          </w:tcPr>
          <w:p w:rsidR="007363A1" w:rsidRPr="00733636" w:rsidRDefault="007363A1" w:rsidP="00FA1ADF">
            <w:pPr>
              <w:widowControl w:val="0"/>
            </w:pPr>
            <w:r w:rsidRPr="00733636">
              <w:t>Концертный</w:t>
            </w:r>
            <w:r>
              <w:t xml:space="preserve"> зал</w:t>
            </w:r>
            <w:r w:rsidRPr="00733636">
              <w:t xml:space="preserve"> </w:t>
            </w:r>
            <w:r>
              <w:t>ОГБОУ ДОД  областного Д</w:t>
            </w:r>
            <w:r w:rsidRPr="00733636">
              <w:t>ворца творчества детей  и молодёжи, ул. Минаева, д. 50</w:t>
            </w:r>
          </w:p>
        </w:tc>
      </w:tr>
      <w:tr w:rsidR="007363A1">
        <w:trPr>
          <w:cantSplit/>
          <w:trHeight w:val="229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68761C" w:rsidRDefault="007363A1" w:rsidP="005149ED">
            <w:pPr>
              <w:widowControl w:val="0"/>
              <w:jc w:val="center"/>
            </w:pPr>
            <w:r w:rsidRPr="0068761C">
              <w:t>14.00-15.00</w:t>
            </w:r>
          </w:p>
        </w:tc>
        <w:tc>
          <w:tcPr>
            <w:tcW w:w="5068" w:type="dxa"/>
          </w:tcPr>
          <w:p w:rsidR="007363A1" w:rsidRPr="0068761C" w:rsidRDefault="007363A1" w:rsidP="005149ED">
            <w:pPr>
              <w:widowControl w:val="0"/>
            </w:pPr>
            <w:r w:rsidRPr="0068761C">
              <w:t>Обед</w:t>
            </w:r>
          </w:p>
        </w:tc>
        <w:tc>
          <w:tcPr>
            <w:tcW w:w="6946" w:type="dxa"/>
          </w:tcPr>
          <w:p w:rsidR="007363A1" w:rsidRPr="00733636" w:rsidRDefault="007363A1" w:rsidP="00BF4651">
            <w:pPr>
              <w:widowControl w:val="0"/>
            </w:pPr>
            <w:r w:rsidRPr="00733636">
              <w:t>МАОУ «Лингвистическая гимназия» г. Ульяновска, ул. Александ</w:t>
            </w:r>
            <w:r>
              <w:t>ра Матросова, д. 11.</w:t>
            </w:r>
          </w:p>
        </w:tc>
      </w:tr>
      <w:tr w:rsidR="007363A1">
        <w:trPr>
          <w:cantSplit/>
          <w:trHeight w:val="229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68761C" w:rsidRDefault="007363A1" w:rsidP="005149ED">
            <w:pPr>
              <w:widowControl w:val="0"/>
              <w:jc w:val="center"/>
            </w:pPr>
            <w:r w:rsidRPr="0068761C">
              <w:t>15.00-18.00</w:t>
            </w:r>
          </w:p>
        </w:tc>
        <w:tc>
          <w:tcPr>
            <w:tcW w:w="5068" w:type="dxa"/>
          </w:tcPr>
          <w:p w:rsidR="007363A1" w:rsidRPr="0068761C" w:rsidRDefault="007363A1" w:rsidP="005149ED">
            <w:pPr>
              <w:widowControl w:val="0"/>
            </w:pPr>
            <w:r w:rsidRPr="0068761C">
              <w:t>Конкурсное з</w:t>
            </w:r>
            <w:r>
              <w:t>адание: «Мастер-класс» (2</w:t>
            </w:r>
            <w:r w:rsidRPr="0068761C">
              <w:t xml:space="preserve"> часть) (обобщение, анализ, рефлексия)</w:t>
            </w:r>
          </w:p>
        </w:tc>
        <w:tc>
          <w:tcPr>
            <w:tcW w:w="6946" w:type="dxa"/>
          </w:tcPr>
          <w:p w:rsidR="007363A1" w:rsidRPr="00733636" w:rsidRDefault="007363A1" w:rsidP="005149ED">
            <w:pPr>
              <w:widowControl w:val="0"/>
            </w:pPr>
            <w:r w:rsidRPr="00733636">
              <w:t>Концертный</w:t>
            </w:r>
            <w:r>
              <w:t xml:space="preserve"> зал</w:t>
            </w:r>
            <w:r w:rsidRPr="00733636">
              <w:t xml:space="preserve"> </w:t>
            </w:r>
            <w:r>
              <w:t>ОГБОУ ДОД  областного Д</w:t>
            </w:r>
            <w:r w:rsidRPr="00733636">
              <w:t>ворца творчества детей  и молодёжи, ул. Минаева, д. 50</w:t>
            </w:r>
          </w:p>
        </w:tc>
      </w:tr>
      <w:tr w:rsidR="007363A1">
        <w:trPr>
          <w:cantSplit/>
          <w:trHeight w:val="229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68761C" w:rsidRDefault="007363A1" w:rsidP="005149ED">
            <w:pPr>
              <w:widowControl w:val="0"/>
              <w:jc w:val="center"/>
            </w:pPr>
            <w:r w:rsidRPr="0068761C">
              <w:t>18.00-19.00</w:t>
            </w:r>
          </w:p>
        </w:tc>
        <w:tc>
          <w:tcPr>
            <w:tcW w:w="5068" w:type="dxa"/>
          </w:tcPr>
          <w:p w:rsidR="007363A1" w:rsidRPr="0068761C" w:rsidRDefault="007363A1" w:rsidP="005149ED">
            <w:pPr>
              <w:widowControl w:val="0"/>
            </w:pPr>
            <w:r w:rsidRPr="0068761C">
              <w:t>«Внеконкурсная образовательная программа»</w:t>
            </w:r>
            <w:r>
              <w:t>, посещение музеев, парков г. Ульяновска</w:t>
            </w:r>
          </w:p>
        </w:tc>
        <w:tc>
          <w:tcPr>
            <w:tcW w:w="6946" w:type="dxa"/>
          </w:tcPr>
          <w:p w:rsidR="007363A1" w:rsidRPr="00733636" w:rsidRDefault="007363A1" w:rsidP="005149ED">
            <w:pPr>
              <w:widowControl w:val="0"/>
            </w:pPr>
            <w:r w:rsidRPr="00733636">
              <w:t>Концертный</w:t>
            </w:r>
            <w:r>
              <w:t xml:space="preserve"> зал</w:t>
            </w:r>
            <w:r w:rsidRPr="00733636">
              <w:t xml:space="preserve"> </w:t>
            </w:r>
            <w:r>
              <w:t>ОГБОУ ДОД  областного Д</w:t>
            </w:r>
            <w:r w:rsidRPr="00733636">
              <w:t>ворца творчества детей  и молодёжи, ул. Минаева, д. 50</w:t>
            </w:r>
          </w:p>
        </w:tc>
      </w:tr>
      <w:tr w:rsidR="007363A1">
        <w:trPr>
          <w:cantSplit/>
          <w:trHeight w:val="229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68761C" w:rsidRDefault="007363A1" w:rsidP="005149ED">
            <w:pPr>
              <w:widowControl w:val="0"/>
              <w:jc w:val="center"/>
            </w:pPr>
            <w:r w:rsidRPr="0068761C">
              <w:t>19.00-20.00</w:t>
            </w:r>
          </w:p>
        </w:tc>
        <w:tc>
          <w:tcPr>
            <w:tcW w:w="5068" w:type="dxa"/>
          </w:tcPr>
          <w:p w:rsidR="007363A1" w:rsidRPr="0068761C" w:rsidRDefault="007363A1" w:rsidP="005149ED">
            <w:pPr>
              <w:widowControl w:val="0"/>
            </w:pPr>
            <w:r w:rsidRPr="0068761C">
              <w:t>Ужин</w:t>
            </w:r>
          </w:p>
        </w:tc>
        <w:tc>
          <w:tcPr>
            <w:tcW w:w="6946" w:type="dxa"/>
          </w:tcPr>
          <w:p w:rsidR="007363A1" w:rsidRPr="00733636" w:rsidRDefault="007363A1" w:rsidP="00BF4651">
            <w:pPr>
              <w:widowControl w:val="0"/>
            </w:pPr>
            <w:r w:rsidRPr="00733636">
              <w:t>МАОУ «Лингвистическая гимназия» г. Ульяновска, ул. Александ</w:t>
            </w:r>
            <w:r>
              <w:t>ра Матросова, д. 11.</w:t>
            </w:r>
          </w:p>
        </w:tc>
      </w:tr>
      <w:tr w:rsidR="007363A1">
        <w:trPr>
          <w:cantSplit/>
          <w:trHeight w:val="229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68761C" w:rsidRDefault="007363A1" w:rsidP="005149ED">
            <w:pPr>
              <w:widowControl w:val="0"/>
              <w:jc w:val="center"/>
            </w:pPr>
            <w:r>
              <w:t>20.00-21</w:t>
            </w:r>
            <w:r w:rsidRPr="0068761C">
              <w:t>.00</w:t>
            </w:r>
          </w:p>
        </w:tc>
        <w:tc>
          <w:tcPr>
            <w:tcW w:w="5068" w:type="dxa"/>
          </w:tcPr>
          <w:p w:rsidR="007363A1" w:rsidRPr="00C41ECB" w:rsidRDefault="007363A1" w:rsidP="005149ED">
            <w:pPr>
              <w:widowControl w:val="0"/>
            </w:pPr>
            <w:r>
              <w:t>«Рефлексия дня</w:t>
            </w:r>
            <w:r w:rsidRPr="0068761C">
              <w:t>»</w:t>
            </w:r>
            <w:r>
              <w:t>, экскурсии по г. Ульяновску</w:t>
            </w:r>
          </w:p>
        </w:tc>
        <w:tc>
          <w:tcPr>
            <w:tcW w:w="6946" w:type="dxa"/>
          </w:tcPr>
          <w:p w:rsidR="007363A1" w:rsidRPr="00733636" w:rsidRDefault="007363A1">
            <w:r w:rsidRPr="00733636">
              <w:t xml:space="preserve">Гостиница «Венец», </w:t>
            </w:r>
            <w:r w:rsidRPr="00733636">
              <w:rPr>
                <w:color w:val="333333"/>
                <w:shd w:val="clear" w:color="auto" w:fill="FFFFFF"/>
              </w:rPr>
              <w:t>ул. Спасская, д. 19/9;</w:t>
            </w:r>
            <w:r w:rsidRPr="00733636">
              <w:t xml:space="preserve"> гостиница «Октябрьская», ул. Плеханова</w:t>
            </w:r>
            <w:r>
              <w:t>, д. 1.</w:t>
            </w:r>
          </w:p>
        </w:tc>
      </w:tr>
      <w:tr w:rsidR="007363A1">
        <w:trPr>
          <w:cantSplit/>
          <w:trHeight w:val="229"/>
        </w:trPr>
        <w:tc>
          <w:tcPr>
            <w:tcW w:w="1418" w:type="dxa"/>
            <w:vMerge w:val="restart"/>
            <w:vAlign w:val="center"/>
          </w:tcPr>
          <w:p w:rsidR="007363A1" w:rsidRPr="00F94776" w:rsidRDefault="007363A1" w:rsidP="005149ED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20</w:t>
            </w:r>
            <w:r w:rsidRPr="0068761C">
              <w:rPr>
                <w:b/>
                <w:bCs/>
              </w:rPr>
              <w:t>.04.201</w:t>
            </w:r>
            <w:r>
              <w:rPr>
                <w:b/>
                <w:bCs/>
                <w:lang w:val="en-US"/>
              </w:rPr>
              <w:t>7</w:t>
            </w:r>
          </w:p>
          <w:p w:rsidR="007363A1" w:rsidRPr="0068761C" w:rsidRDefault="007363A1" w:rsidP="005149ED">
            <w:pPr>
              <w:jc w:val="center"/>
              <w:rPr>
                <w:b/>
                <w:bCs/>
              </w:rPr>
            </w:pPr>
            <w:r w:rsidRPr="0068761C">
              <w:rPr>
                <w:b/>
                <w:bCs/>
              </w:rPr>
              <w:t>(чт)</w:t>
            </w:r>
          </w:p>
        </w:tc>
        <w:tc>
          <w:tcPr>
            <w:tcW w:w="1452" w:type="dxa"/>
          </w:tcPr>
          <w:p w:rsidR="007363A1" w:rsidRPr="0068761C" w:rsidRDefault="007363A1" w:rsidP="005149ED">
            <w:pPr>
              <w:widowControl w:val="0"/>
              <w:jc w:val="center"/>
            </w:pPr>
            <w:r w:rsidRPr="0068761C">
              <w:t>08.00-09.00</w:t>
            </w:r>
          </w:p>
        </w:tc>
        <w:tc>
          <w:tcPr>
            <w:tcW w:w="5068" w:type="dxa"/>
          </w:tcPr>
          <w:p w:rsidR="007363A1" w:rsidRPr="0068761C" w:rsidRDefault="007363A1" w:rsidP="005149ED">
            <w:pPr>
              <w:widowControl w:val="0"/>
            </w:pPr>
            <w:r w:rsidRPr="0068761C">
              <w:t>Завтрак</w:t>
            </w:r>
          </w:p>
        </w:tc>
        <w:tc>
          <w:tcPr>
            <w:tcW w:w="6946" w:type="dxa"/>
          </w:tcPr>
          <w:p w:rsidR="007363A1" w:rsidRDefault="007363A1" w:rsidP="004421FE">
            <w:r w:rsidRPr="00733636">
              <w:t xml:space="preserve">Гостиница «Венец», </w:t>
            </w:r>
            <w:r w:rsidRPr="00733636">
              <w:rPr>
                <w:color w:val="333333"/>
                <w:shd w:val="clear" w:color="auto" w:fill="FFFFFF"/>
              </w:rPr>
              <w:t>ул. Спасская, д. 19/9;</w:t>
            </w:r>
            <w:r w:rsidRPr="00733636">
              <w:t xml:space="preserve"> гостиница «Октябрьская», ул. Плеханова</w:t>
            </w:r>
            <w:r>
              <w:t xml:space="preserve">, д. 1, </w:t>
            </w:r>
          </w:p>
          <w:p w:rsidR="007363A1" w:rsidRPr="00733636" w:rsidRDefault="007363A1" w:rsidP="004421FE">
            <w:r>
              <w:t>ОГБПОУ «Ульяновский техникум питания и торговли»</w:t>
            </w:r>
          </w:p>
        </w:tc>
      </w:tr>
      <w:tr w:rsidR="007363A1">
        <w:trPr>
          <w:cantSplit/>
          <w:trHeight w:val="229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jc w:val="center"/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68761C" w:rsidRDefault="007363A1" w:rsidP="00AB5F09">
            <w:pPr>
              <w:widowControl w:val="0"/>
              <w:jc w:val="center"/>
            </w:pPr>
            <w:r>
              <w:t>09.00-1</w:t>
            </w:r>
            <w:r>
              <w:rPr>
                <w:lang w:val="en-US"/>
              </w:rPr>
              <w:t>3</w:t>
            </w:r>
            <w:r>
              <w:t>.0</w:t>
            </w:r>
            <w:r w:rsidRPr="0068761C">
              <w:t>0</w:t>
            </w:r>
          </w:p>
        </w:tc>
        <w:tc>
          <w:tcPr>
            <w:tcW w:w="5068" w:type="dxa"/>
          </w:tcPr>
          <w:p w:rsidR="007363A1" w:rsidRPr="0068761C" w:rsidRDefault="007363A1" w:rsidP="00AB5F09">
            <w:pPr>
              <w:widowControl w:val="0"/>
            </w:pPr>
            <w:r w:rsidRPr="0068761C">
              <w:t>Конкурсное з</w:t>
            </w:r>
            <w:r>
              <w:t>адание: «Мастер-класс» (3</w:t>
            </w:r>
            <w:r w:rsidRPr="0068761C">
              <w:t xml:space="preserve"> часть) (обобщение, анализ, рефлексия)</w:t>
            </w:r>
          </w:p>
        </w:tc>
        <w:tc>
          <w:tcPr>
            <w:tcW w:w="6946" w:type="dxa"/>
          </w:tcPr>
          <w:p w:rsidR="007363A1" w:rsidRPr="00733636" w:rsidRDefault="007363A1" w:rsidP="00AB5F09">
            <w:pPr>
              <w:widowControl w:val="0"/>
            </w:pPr>
            <w:r w:rsidRPr="00733636">
              <w:t>Концертный</w:t>
            </w:r>
            <w:r>
              <w:t xml:space="preserve"> зал</w:t>
            </w:r>
            <w:r w:rsidRPr="00733636">
              <w:t xml:space="preserve"> </w:t>
            </w:r>
            <w:r>
              <w:t>ОГБОУ ДОД  областного Д</w:t>
            </w:r>
            <w:r w:rsidRPr="00733636">
              <w:t>ворца творчества детей  и молодёжи, ул. Минаева, д. 50</w:t>
            </w:r>
          </w:p>
        </w:tc>
      </w:tr>
      <w:tr w:rsidR="007363A1">
        <w:trPr>
          <w:cantSplit/>
          <w:trHeight w:val="229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68761C" w:rsidRDefault="007363A1" w:rsidP="005149ED">
            <w:pPr>
              <w:widowControl w:val="0"/>
              <w:jc w:val="center"/>
            </w:pPr>
            <w:r>
              <w:t>1</w:t>
            </w:r>
            <w:r>
              <w:rPr>
                <w:lang w:val="en-US"/>
              </w:rPr>
              <w:t>3</w:t>
            </w:r>
            <w:r>
              <w:t>.00-1</w:t>
            </w:r>
            <w:r>
              <w:rPr>
                <w:lang w:val="en-US"/>
              </w:rPr>
              <w:t>4</w:t>
            </w:r>
            <w:r w:rsidRPr="0068761C">
              <w:t>.00</w:t>
            </w:r>
          </w:p>
        </w:tc>
        <w:tc>
          <w:tcPr>
            <w:tcW w:w="5068" w:type="dxa"/>
          </w:tcPr>
          <w:p w:rsidR="007363A1" w:rsidRPr="0068761C" w:rsidRDefault="007363A1" w:rsidP="005149ED">
            <w:pPr>
              <w:widowControl w:val="0"/>
            </w:pPr>
            <w:r w:rsidRPr="0068761C">
              <w:t>Обед</w:t>
            </w:r>
          </w:p>
        </w:tc>
        <w:tc>
          <w:tcPr>
            <w:tcW w:w="6946" w:type="dxa"/>
          </w:tcPr>
          <w:p w:rsidR="007363A1" w:rsidRPr="00733636" w:rsidRDefault="007363A1" w:rsidP="005149ED">
            <w:pPr>
              <w:widowControl w:val="0"/>
            </w:pPr>
            <w:r w:rsidRPr="00733636">
              <w:t>МАОУ «Лингвистическая гимназия» г. Ульяновска, ул. Але</w:t>
            </w:r>
            <w:r>
              <w:t>ксандра Матросова, д. 11.</w:t>
            </w:r>
          </w:p>
        </w:tc>
      </w:tr>
      <w:tr w:rsidR="007363A1">
        <w:trPr>
          <w:cantSplit/>
          <w:trHeight w:val="229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68761C" w:rsidRDefault="007363A1" w:rsidP="005149ED">
            <w:pPr>
              <w:widowControl w:val="0"/>
              <w:jc w:val="center"/>
            </w:pPr>
            <w:r>
              <w:t>1</w:t>
            </w:r>
            <w:r>
              <w:rPr>
                <w:lang w:val="en-US"/>
              </w:rPr>
              <w:t>4</w:t>
            </w:r>
            <w:r>
              <w:t>.00-18</w:t>
            </w:r>
            <w:r w:rsidRPr="0068761C">
              <w:t>.00</w:t>
            </w:r>
          </w:p>
        </w:tc>
        <w:tc>
          <w:tcPr>
            <w:tcW w:w="5068" w:type="dxa"/>
          </w:tcPr>
          <w:p w:rsidR="007363A1" w:rsidRPr="0068761C" w:rsidRDefault="007363A1" w:rsidP="005149ED">
            <w:pPr>
              <w:widowControl w:val="0"/>
            </w:pPr>
            <w:r>
              <w:t>Подготовка к конкурсному заданию «Педагогический проект», проведение жеребьёвки защиты проекта</w:t>
            </w:r>
          </w:p>
        </w:tc>
        <w:tc>
          <w:tcPr>
            <w:tcW w:w="6946" w:type="dxa"/>
          </w:tcPr>
          <w:p w:rsidR="007363A1" w:rsidRPr="00733636" w:rsidRDefault="007363A1" w:rsidP="006D589A">
            <w:r w:rsidRPr="00733636">
              <w:t>Концертный</w:t>
            </w:r>
            <w:r>
              <w:t xml:space="preserve"> зал</w:t>
            </w:r>
            <w:r w:rsidRPr="00733636">
              <w:t xml:space="preserve"> </w:t>
            </w:r>
            <w:r>
              <w:t>ОГБОУ ДОД  областного Д</w:t>
            </w:r>
            <w:r w:rsidRPr="00733636">
              <w:t>ворца творчества детей  и молодёжи, ул. Минаева, д. 50</w:t>
            </w:r>
          </w:p>
        </w:tc>
      </w:tr>
      <w:tr w:rsidR="007363A1">
        <w:trPr>
          <w:cantSplit/>
          <w:trHeight w:val="229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68761C" w:rsidRDefault="007363A1" w:rsidP="005149ED">
            <w:pPr>
              <w:widowControl w:val="0"/>
              <w:jc w:val="center"/>
            </w:pPr>
            <w:r>
              <w:t>18.00-19</w:t>
            </w:r>
            <w:r w:rsidRPr="0068761C">
              <w:t>.00</w:t>
            </w:r>
          </w:p>
        </w:tc>
        <w:tc>
          <w:tcPr>
            <w:tcW w:w="5068" w:type="dxa"/>
          </w:tcPr>
          <w:p w:rsidR="007363A1" w:rsidRPr="0068761C" w:rsidRDefault="007363A1" w:rsidP="005149ED">
            <w:pPr>
              <w:widowControl w:val="0"/>
            </w:pPr>
            <w:r w:rsidRPr="0068761C">
              <w:t>Ужин</w:t>
            </w:r>
          </w:p>
        </w:tc>
        <w:tc>
          <w:tcPr>
            <w:tcW w:w="6946" w:type="dxa"/>
          </w:tcPr>
          <w:p w:rsidR="007363A1" w:rsidRPr="00733636" w:rsidRDefault="007363A1" w:rsidP="005149ED">
            <w:pPr>
              <w:widowControl w:val="0"/>
            </w:pPr>
            <w:r w:rsidRPr="00733636">
              <w:t>МАОУ «Лингвистическая гимназия» г. Ульяновска, ул. Александ</w:t>
            </w:r>
            <w:r>
              <w:t>ра Матросова, д. 11.</w:t>
            </w:r>
          </w:p>
        </w:tc>
      </w:tr>
      <w:tr w:rsidR="007363A1">
        <w:trPr>
          <w:cantSplit/>
          <w:trHeight w:val="229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68761C" w:rsidRDefault="007363A1" w:rsidP="005149ED">
            <w:pPr>
              <w:widowControl w:val="0"/>
              <w:jc w:val="center"/>
            </w:pPr>
            <w:r>
              <w:t>19.00-21</w:t>
            </w:r>
            <w:r w:rsidRPr="0068761C">
              <w:t>.00</w:t>
            </w:r>
          </w:p>
        </w:tc>
        <w:tc>
          <w:tcPr>
            <w:tcW w:w="5068" w:type="dxa"/>
          </w:tcPr>
          <w:p w:rsidR="007363A1" w:rsidRDefault="007363A1" w:rsidP="005149ED">
            <w:pPr>
              <w:widowControl w:val="0"/>
            </w:pPr>
            <w:r>
              <w:t xml:space="preserve">«Рефлексия дня», посещение музеев, парков </w:t>
            </w:r>
          </w:p>
          <w:p w:rsidR="007363A1" w:rsidRPr="0068761C" w:rsidRDefault="007363A1" w:rsidP="005149ED">
            <w:pPr>
              <w:widowControl w:val="0"/>
            </w:pPr>
            <w:r>
              <w:t>г. Ульяновска</w:t>
            </w:r>
          </w:p>
        </w:tc>
        <w:tc>
          <w:tcPr>
            <w:tcW w:w="6946" w:type="dxa"/>
          </w:tcPr>
          <w:p w:rsidR="007363A1" w:rsidRDefault="007363A1" w:rsidP="004421FE">
            <w:r w:rsidRPr="00733636">
              <w:t xml:space="preserve">Гостиница «Венец», </w:t>
            </w:r>
            <w:r w:rsidRPr="00733636">
              <w:rPr>
                <w:color w:val="333333"/>
                <w:shd w:val="clear" w:color="auto" w:fill="FFFFFF"/>
              </w:rPr>
              <w:t>ул. Спасская, д. 19/9;</w:t>
            </w:r>
            <w:r w:rsidRPr="00733636">
              <w:t xml:space="preserve"> гостиница «Октябрьская», ул. Плеханова</w:t>
            </w:r>
            <w:r>
              <w:t xml:space="preserve">, д. 1, </w:t>
            </w:r>
          </w:p>
          <w:p w:rsidR="007363A1" w:rsidRPr="00733636" w:rsidRDefault="007363A1" w:rsidP="004421FE">
            <w:r>
              <w:t>ОГБПОУ «Ульяновский техникум питания и торговли»</w:t>
            </w:r>
          </w:p>
        </w:tc>
      </w:tr>
      <w:tr w:rsidR="007363A1">
        <w:trPr>
          <w:cantSplit/>
          <w:trHeight w:val="303"/>
        </w:trPr>
        <w:tc>
          <w:tcPr>
            <w:tcW w:w="1418" w:type="dxa"/>
            <w:vMerge w:val="restart"/>
            <w:vAlign w:val="center"/>
          </w:tcPr>
          <w:p w:rsidR="007363A1" w:rsidRDefault="007363A1" w:rsidP="005149ED">
            <w:pPr>
              <w:widowControl w:val="0"/>
              <w:jc w:val="center"/>
              <w:rPr>
                <w:b/>
                <w:bCs/>
              </w:rPr>
            </w:pPr>
          </w:p>
          <w:p w:rsidR="007363A1" w:rsidRPr="0080053A" w:rsidRDefault="007363A1" w:rsidP="0080053A"/>
          <w:p w:rsidR="007363A1" w:rsidRDefault="007363A1" w:rsidP="005149ED">
            <w:pPr>
              <w:widowControl w:val="0"/>
              <w:jc w:val="center"/>
              <w:rPr>
                <w:b/>
                <w:bCs/>
              </w:rPr>
            </w:pPr>
          </w:p>
          <w:p w:rsidR="007363A1" w:rsidRDefault="007363A1" w:rsidP="005149ED">
            <w:pPr>
              <w:widowControl w:val="0"/>
              <w:jc w:val="center"/>
              <w:rPr>
                <w:b/>
                <w:bCs/>
              </w:rPr>
            </w:pPr>
          </w:p>
          <w:p w:rsidR="007363A1" w:rsidRPr="00F94776" w:rsidRDefault="007363A1" w:rsidP="005E1D00">
            <w:pPr>
              <w:widowControl w:val="0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2</w:t>
            </w:r>
            <w:r>
              <w:rPr>
                <w:b/>
                <w:bCs/>
                <w:lang w:val="en-US"/>
              </w:rPr>
              <w:t>1</w:t>
            </w:r>
            <w:r w:rsidRPr="0068761C">
              <w:rPr>
                <w:b/>
                <w:bCs/>
              </w:rPr>
              <w:t>.04.201</w:t>
            </w:r>
            <w:r>
              <w:rPr>
                <w:b/>
                <w:bCs/>
                <w:lang w:val="en-US"/>
              </w:rPr>
              <w:t>7</w:t>
            </w:r>
          </w:p>
          <w:p w:rsidR="007363A1" w:rsidRPr="0068761C" w:rsidRDefault="007363A1" w:rsidP="005149ED">
            <w:pPr>
              <w:widowControl w:val="0"/>
              <w:jc w:val="center"/>
              <w:rPr>
                <w:b/>
                <w:bCs/>
              </w:rPr>
            </w:pPr>
            <w:r w:rsidRPr="0068761C">
              <w:rPr>
                <w:b/>
                <w:bCs/>
              </w:rPr>
              <w:t>(пт)</w:t>
            </w:r>
          </w:p>
          <w:p w:rsidR="007363A1" w:rsidRPr="005E1D00" w:rsidRDefault="007363A1" w:rsidP="005E1D00"/>
          <w:p w:rsidR="007363A1" w:rsidRPr="004D5442" w:rsidRDefault="007363A1" w:rsidP="005149ED">
            <w:pPr>
              <w:rPr>
                <w:b/>
                <w:bCs/>
              </w:rPr>
            </w:pPr>
          </w:p>
          <w:p w:rsidR="007363A1" w:rsidRDefault="007363A1" w:rsidP="005149ED">
            <w:pPr>
              <w:rPr>
                <w:b/>
                <w:bCs/>
              </w:rPr>
            </w:pPr>
          </w:p>
          <w:p w:rsidR="007363A1" w:rsidRPr="0068761C" w:rsidRDefault="007363A1" w:rsidP="005149ED">
            <w:pPr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68761C" w:rsidRDefault="007363A1" w:rsidP="005149ED">
            <w:pPr>
              <w:widowControl w:val="0"/>
              <w:jc w:val="center"/>
            </w:pPr>
            <w:r>
              <w:t>07.30-08</w:t>
            </w:r>
            <w:r w:rsidRPr="0068761C">
              <w:t>.00</w:t>
            </w:r>
          </w:p>
        </w:tc>
        <w:tc>
          <w:tcPr>
            <w:tcW w:w="5068" w:type="dxa"/>
          </w:tcPr>
          <w:p w:rsidR="007363A1" w:rsidRPr="0068761C" w:rsidRDefault="007363A1" w:rsidP="005149ED">
            <w:pPr>
              <w:widowControl w:val="0"/>
            </w:pPr>
            <w:r w:rsidRPr="0068761C">
              <w:t>Завтрак</w:t>
            </w:r>
          </w:p>
        </w:tc>
        <w:tc>
          <w:tcPr>
            <w:tcW w:w="6946" w:type="dxa"/>
          </w:tcPr>
          <w:p w:rsidR="007363A1" w:rsidRDefault="007363A1" w:rsidP="004421FE">
            <w:r w:rsidRPr="00733636">
              <w:t xml:space="preserve">Гостиница «Венец», </w:t>
            </w:r>
            <w:r w:rsidRPr="00733636">
              <w:rPr>
                <w:color w:val="333333"/>
                <w:shd w:val="clear" w:color="auto" w:fill="FFFFFF"/>
              </w:rPr>
              <w:t>ул. Спасская, д. 19/9;</w:t>
            </w:r>
            <w:r w:rsidRPr="00733636">
              <w:t xml:space="preserve"> гостиница «Октябрьская», ул. Плеханова</w:t>
            </w:r>
            <w:r>
              <w:t xml:space="preserve">, д. 1, </w:t>
            </w:r>
          </w:p>
          <w:p w:rsidR="007363A1" w:rsidRPr="00733636" w:rsidRDefault="007363A1" w:rsidP="004421FE">
            <w:r>
              <w:t>ОГБПОУ «Ульяновский техникум питания и торговли»</w:t>
            </w:r>
          </w:p>
        </w:tc>
      </w:tr>
      <w:tr w:rsidR="007363A1">
        <w:trPr>
          <w:cantSplit/>
          <w:trHeight w:val="303"/>
        </w:trPr>
        <w:tc>
          <w:tcPr>
            <w:tcW w:w="1418" w:type="dxa"/>
            <w:vMerge/>
            <w:vAlign w:val="center"/>
          </w:tcPr>
          <w:p w:rsidR="007363A1" w:rsidRDefault="007363A1" w:rsidP="005149E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Default="007363A1" w:rsidP="005149ED">
            <w:pPr>
              <w:widowControl w:val="0"/>
              <w:jc w:val="center"/>
            </w:pPr>
            <w:r>
              <w:t>08.00-09.00</w:t>
            </w:r>
          </w:p>
        </w:tc>
        <w:tc>
          <w:tcPr>
            <w:tcW w:w="5068" w:type="dxa"/>
          </w:tcPr>
          <w:p w:rsidR="007363A1" w:rsidRPr="0068761C" w:rsidRDefault="007363A1" w:rsidP="005149ED">
            <w:pPr>
              <w:widowControl w:val="0"/>
            </w:pPr>
            <w:r>
              <w:t>Трансфер команд в образовательные организации</w:t>
            </w:r>
          </w:p>
        </w:tc>
        <w:tc>
          <w:tcPr>
            <w:tcW w:w="6946" w:type="dxa"/>
          </w:tcPr>
          <w:p w:rsidR="007363A1" w:rsidRPr="00733636" w:rsidRDefault="007363A1" w:rsidP="004421FE">
            <w:r>
              <w:t>Муниципальные образовательные организации г. Ульяновска (по согласованию)</w:t>
            </w:r>
          </w:p>
        </w:tc>
      </w:tr>
      <w:tr w:rsidR="007363A1">
        <w:trPr>
          <w:cantSplit/>
          <w:trHeight w:val="229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68761C" w:rsidRDefault="007363A1" w:rsidP="005149ED">
            <w:pPr>
              <w:widowControl w:val="0"/>
              <w:jc w:val="center"/>
            </w:pPr>
            <w:r>
              <w:t>09.00-10</w:t>
            </w:r>
            <w:r w:rsidRPr="0068761C">
              <w:t>.00</w:t>
            </w:r>
          </w:p>
        </w:tc>
        <w:tc>
          <w:tcPr>
            <w:tcW w:w="5068" w:type="dxa"/>
          </w:tcPr>
          <w:p w:rsidR="007363A1" w:rsidRPr="0068761C" w:rsidRDefault="007363A1" w:rsidP="001343DF">
            <w:pPr>
              <w:widowControl w:val="0"/>
            </w:pPr>
            <w:r>
              <w:t>Конкурсное задание: «Педагогический проект»</w:t>
            </w:r>
          </w:p>
        </w:tc>
        <w:tc>
          <w:tcPr>
            <w:tcW w:w="6946" w:type="dxa"/>
          </w:tcPr>
          <w:p w:rsidR="007363A1" w:rsidRPr="00733636" w:rsidRDefault="007363A1" w:rsidP="00C232C8">
            <w:pPr>
              <w:widowControl w:val="0"/>
            </w:pPr>
            <w:r>
              <w:t>Муниципальные образовательные организации г. Ульяновска (по согласованию)</w:t>
            </w:r>
          </w:p>
        </w:tc>
      </w:tr>
      <w:tr w:rsidR="007363A1">
        <w:trPr>
          <w:cantSplit/>
          <w:trHeight w:val="229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Default="007363A1" w:rsidP="003C1FF8">
            <w:pPr>
              <w:widowControl w:val="0"/>
              <w:jc w:val="center"/>
            </w:pPr>
            <w:r>
              <w:t>10.00-11.00</w:t>
            </w:r>
          </w:p>
        </w:tc>
        <w:tc>
          <w:tcPr>
            <w:tcW w:w="5068" w:type="dxa"/>
          </w:tcPr>
          <w:p w:rsidR="007363A1" w:rsidRPr="0036683B" w:rsidRDefault="007363A1" w:rsidP="003C1FF8">
            <w:pPr>
              <w:widowControl w:val="0"/>
            </w:pPr>
            <w:r>
              <w:t>Трансфер команд в образовательные организации, подготовка к защите проекта</w:t>
            </w:r>
          </w:p>
        </w:tc>
        <w:tc>
          <w:tcPr>
            <w:tcW w:w="6946" w:type="dxa"/>
          </w:tcPr>
          <w:p w:rsidR="007363A1" w:rsidRPr="00733636" w:rsidRDefault="007363A1" w:rsidP="003C1FF8">
            <w:r>
              <w:t>Муниципальные образовательные организации г. Ульяновска (по согласованию)</w:t>
            </w:r>
          </w:p>
        </w:tc>
      </w:tr>
      <w:tr w:rsidR="007363A1">
        <w:trPr>
          <w:cantSplit/>
          <w:trHeight w:val="229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Default="007363A1" w:rsidP="005149ED">
            <w:pPr>
              <w:widowControl w:val="0"/>
              <w:jc w:val="center"/>
            </w:pPr>
            <w:r>
              <w:t>11.00-14.</w:t>
            </w:r>
            <w:r>
              <w:rPr>
                <w:lang w:val="en-US"/>
              </w:rPr>
              <w:t>3</w:t>
            </w:r>
            <w:r w:rsidRPr="0068761C">
              <w:t>0</w:t>
            </w:r>
          </w:p>
        </w:tc>
        <w:tc>
          <w:tcPr>
            <w:tcW w:w="5068" w:type="dxa"/>
          </w:tcPr>
          <w:p w:rsidR="007363A1" w:rsidRDefault="007363A1" w:rsidP="001343DF">
            <w:pPr>
              <w:widowControl w:val="0"/>
            </w:pPr>
            <w:r>
              <w:t>Защита конкурсного задания: «Педагогический проект»</w:t>
            </w:r>
          </w:p>
        </w:tc>
        <w:tc>
          <w:tcPr>
            <w:tcW w:w="6946" w:type="dxa"/>
          </w:tcPr>
          <w:p w:rsidR="007363A1" w:rsidRDefault="007363A1" w:rsidP="00AB565F">
            <w:pPr>
              <w:widowControl w:val="0"/>
            </w:pPr>
            <w:r>
              <w:t>Ленинский зал</w:t>
            </w:r>
            <w:r w:rsidRPr="00733636">
              <w:t xml:space="preserve"> </w:t>
            </w:r>
            <w:r>
              <w:t>ОГБОУ ДОД  областного Д</w:t>
            </w:r>
            <w:r w:rsidRPr="00733636">
              <w:t>ворца творчества детей  и молодёжи, ул. Минаева, д. 50</w:t>
            </w:r>
          </w:p>
        </w:tc>
      </w:tr>
      <w:tr w:rsidR="007363A1">
        <w:trPr>
          <w:cantSplit/>
          <w:trHeight w:val="229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68761C" w:rsidRDefault="007363A1" w:rsidP="00AB5F09">
            <w:pPr>
              <w:widowControl w:val="0"/>
              <w:jc w:val="center"/>
            </w:pPr>
            <w:r>
              <w:t>14.</w:t>
            </w:r>
            <w:r>
              <w:rPr>
                <w:lang w:val="en-US"/>
              </w:rPr>
              <w:t>3</w:t>
            </w:r>
            <w:r>
              <w:t>0-15</w:t>
            </w:r>
            <w:r w:rsidRPr="0068761C">
              <w:t>.00</w:t>
            </w:r>
          </w:p>
        </w:tc>
        <w:tc>
          <w:tcPr>
            <w:tcW w:w="5068" w:type="dxa"/>
          </w:tcPr>
          <w:p w:rsidR="007363A1" w:rsidRPr="0068761C" w:rsidRDefault="007363A1" w:rsidP="00AB5F09">
            <w:pPr>
              <w:widowControl w:val="0"/>
            </w:pPr>
            <w:r w:rsidRPr="0068761C">
              <w:t>Обед</w:t>
            </w:r>
          </w:p>
        </w:tc>
        <w:tc>
          <w:tcPr>
            <w:tcW w:w="6946" w:type="dxa"/>
          </w:tcPr>
          <w:p w:rsidR="007363A1" w:rsidRPr="00733636" w:rsidRDefault="007363A1" w:rsidP="00AB5F09">
            <w:pPr>
              <w:widowControl w:val="0"/>
            </w:pPr>
            <w:r w:rsidRPr="00733636">
              <w:t>МАОУ «Лингвистическая гимназия» г. Ульяновска, ул. Александ</w:t>
            </w:r>
            <w:r>
              <w:t>ра Матросова, д. 11.</w:t>
            </w:r>
          </w:p>
        </w:tc>
      </w:tr>
      <w:tr w:rsidR="007363A1">
        <w:trPr>
          <w:cantSplit/>
          <w:trHeight w:val="229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Default="007363A1" w:rsidP="00AB5F09">
            <w:pPr>
              <w:widowControl w:val="0"/>
              <w:jc w:val="center"/>
            </w:pPr>
            <w:r>
              <w:t>15.00-16</w:t>
            </w:r>
            <w:r w:rsidRPr="0068761C">
              <w:t>.00</w:t>
            </w:r>
          </w:p>
        </w:tc>
        <w:tc>
          <w:tcPr>
            <w:tcW w:w="5068" w:type="dxa"/>
          </w:tcPr>
          <w:p w:rsidR="007363A1" w:rsidRPr="0068761C" w:rsidRDefault="007363A1" w:rsidP="00AB5F09">
            <w:pPr>
              <w:widowControl w:val="0"/>
            </w:pPr>
            <w:r>
              <w:t>Подведение итогов Чемпионата</w:t>
            </w:r>
          </w:p>
        </w:tc>
        <w:tc>
          <w:tcPr>
            <w:tcW w:w="6946" w:type="dxa"/>
          </w:tcPr>
          <w:p w:rsidR="007363A1" w:rsidRDefault="007363A1" w:rsidP="00EE4007">
            <w:pPr>
              <w:widowControl w:val="0"/>
            </w:pPr>
            <w:r>
              <w:t>Ленинский зал</w:t>
            </w:r>
            <w:r w:rsidRPr="00733636">
              <w:t xml:space="preserve"> </w:t>
            </w:r>
            <w:r>
              <w:t>ОГБОУ ДОД  областного Д</w:t>
            </w:r>
            <w:r w:rsidRPr="00733636">
              <w:t>ворца творчества детей  и молодёжи, ул. Минаева, д. 50</w:t>
            </w:r>
          </w:p>
        </w:tc>
      </w:tr>
      <w:tr w:rsidR="007363A1">
        <w:trPr>
          <w:cantSplit/>
          <w:trHeight w:val="229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68761C" w:rsidRDefault="007363A1" w:rsidP="00AB5F09">
            <w:pPr>
              <w:widowControl w:val="0"/>
              <w:jc w:val="center"/>
            </w:pPr>
            <w:r>
              <w:t>16.00-17.3</w:t>
            </w:r>
            <w:r w:rsidRPr="0068761C">
              <w:t>0</w:t>
            </w:r>
          </w:p>
        </w:tc>
        <w:tc>
          <w:tcPr>
            <w:tcW w:w="5068" w:type="dxa"/>
          </w:tcPr>
          <w:p w:rsidR="007363A1" w:rsidRPr="0068761C" w:rsidRDefault="007363A1" w:rsidP="00AB5F09">
            <w:pPr>
              <w:widowControl w:val="0"/>
            </w:pPr>
            <w:r>
              <w:t>Церемония закрытие Чемпионата</w:t>
            </w:r>
          </w:p>
        </w:tc>
        <w:tc>
          <w:tcPr>
            <w:tcW w:w="6946" w:type="dxa"/>
          </w:tcPr>
          <w:p w:rsidR="007363A1" w:rsidRPr="00D751B8" w:rsidRDefault="007363A1" w:rsidP="00AB5F09">
            <w:pPr>
              <w:widowControl w:val="0"/>
            </w:pPr>
            <w:r w:rsidRPr="00733636">
              <w:t>Зал Дворянского Собрания</w:t>
            </w:r>
            <w:r>
              <w:t>, переулок им. Карамзина  д.</w:t>
            </w:r>
            <w:r>
              <w:rPr>
                <w:lang w:val="en-US"/>
              </w:rPr>
              <w:t>3/2</w:t>
            </w:r>
          </w:p>
        </w:tc>
      </w:tr>
      <w:tr w:rsidR="007363A1">
        <w:trPr>
          <w:cantSplit/>
          <w:trHeight w:val="229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5E1D00" w:rsidRDefault="007363A1" w:rsidP="00AB5F09">
            <w:pPr>
              <w:widowControl w:val="0"/>
              <w:jc w:val="center"/>
            </w:pPr>
            <w:r>
              <w:rPr>
                <w:lang w:val="en-US"/>
              </w:rPr>
              <w:t>1</w:t>
            </w:r>
            <w:r>
              <w:t>7.30-18.30</w:t>
            </w:r>
          </w:p>
        </w:tc>
        <w:tc>
          <w:tcPr>
            <w:tcW w:w="5068" w:type="dxa"/>
          </w:tcPr>
          <w:p w:rsidR="007363A1" w:rsidRPr="0068761C" w:rsidRDefault="007363A1" w:rsidP="00AB5F09">
            <w:pPr>
              <w:widowControl w:val="0"/>
            </w:pPr>
            <w:r>
              <w:t>Ужин</w:t>
            </w:r>
          </w:p>
        </w:tc>
        <w:tc>
          <w:tcPr>
            <w:tcW w:w="6946" w:type="dxa"/>
          </w:tcPr>
          <w:p w:rsidR="007363A1" w:rsidRPr="00733636" w:rsidRDefault="007363A1" w:rsidP="006D589A">
            <w:r w:rsidRPr="00733636">
              <w:t>МАОУ «Лингвистическая гимназия» г. Ульяновска, ул. Александ</w:t>
            </w:r>
            <w:r>
              <w:t>ра Матросова, д. 11.</w:t>
            </w:r>
          </w:p>
        </w:tc>
      </w:tr>
      <w:tr w:rsidR="007363A1">
        <w:trPr>
          <w:cantSplit/>
          <w:trHeight w:val="229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AD7974" w:rsidRDefault="007363A1" w:rsidP="00AB5F09">
            <w:pPr>
              <w:widowControl w:val="0"/>
              <w:jc w:val="center"/>
            </w:pPr>
            <w:r>
              <w:t xml:space="preserve">с </w:t>
            </w:r>
            <w:r>
              <w:rPr>
                <w:lang w:val="en-US"/>
              </w:rPr>
              <w:t>1</w:t>
            </w:r>
            <w:r>
              <w:t>8.30</w:t>
            </w:r>
          </w:p>
        </w:tc>
        <w:tc>
          <w:tcPr>
            <w:tcW w:w="5068" w:type="dxa"/>
          </w:tcPr>
          <w:p w:rsidR="007363A1" w:rsidRDefault="007363A1" w:rsidP="00AB5F09">
            <w:pPr>
              <w:widowControl w:val="0"/>
            </w:pPr>
            <w:r w:rsidRPr="0068761C">
              <w:t>Отъезд участников Чемпионата</w:t>
            </w:r>
            <w:r>
              <w:t xml:space="preserve"> </w:t>
            </w:r>
          </w:p>
          <w:p w:rsidR="007363A1" w:rsidRDefault="007363A1" w:rsidP="00AB5F09">
            <w:pPr>
              <w:widowControl w:val="0"/>
            </w:pPr>
            <w:r>
              <w:t>(по согласованию)</w:t>
            </w:r>
          </w:p>
        </w:tc>
        <w:tc>
          <w:tcPr>
            <w:tcW w:w="6946" w:type="dxa"/>
          </w:tcPr>
          <w:p w:rsidR="007363A1" w:rsidRPr="00733636" w:rsidRDefault="007363A1" w:rsidP="00AB565F">
            <w:r w:rsidRPr="00733636">
              <w:t xml:space="preserve">Гостиница «Венец», </w:t>
            </w:r>
            <w:r w:rsidRPr="00733636">
              <w:rPr>
                <w:color w:val="333333"/>
                <w:shd w:val="clear" w:color="auto" w:fill="FFFFFF"/>
              </w:rPr>
              <w:t>ул. Спасская, д. 19/9;</w:t>
            </w:r>
            <w:r w:rsidRPr="00733636">
              <w:t xml:space="preserve"> гостиница «Октябрьская», ул. Плеханова, д. 1</w:t>
            </w:r>
          </w:p>
        </w:tc>
      </w:tr>
      <w:tr w:rsidR="007363A1">
        <w:trPr>
          <w:cantSplit/>
          <w:trHeight w:val="229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68761C" w:rsidRDefault="007363A1" w:rsidP="00AB5F09">
            <w:pPr>
              <w:widowControl w:val="0"/>
              <w:jc w:val="center"/>
            </w:pPr>
            <w:r>
              <w:t>20.00-21</w:t>
            </w:r>
            <w:r w:rsidRPr="0068761C">
              <w:t>.00</w:t>
            </w:r>
          </w:p>
        </w:tc>
        <w:tc>
          <w:tcPr>
            <w:tcW w:w="5068" w:type="dxa"/>
          </w:tcPr>
          <w:p w:rsidR="007363A1" w:rsidRPr="0068761C" w:rsidRDefault="007363A1" w:rsidP="00AB5F09">
            <w:pPr>
              <w:widowControl w:val="0"/>
            </w:pPr>
            <w:r>
              <w:t>«Рефлексия дня</w:t>
            </w:r>
            <w:r w:rsidRPr="0068761C">
              <w:t>»</w:t>
            </w:r>
            <w:r>
              <w:t>, посещение музеев, парков г. Ульяновска</w:t>
            </w:r>
          </w:p>
        </w:tc>
        <w:tc>
          <w:tcPr>
            <w:tcW w:w="6946" w:type="dxa"/>
          </w:tcPr>
          <w:p w:rsidR="007363A1" w:rsidRPr="00733636" w:rsidRDefault="007363A1" w:rsidP="00AB565F">
            <w:r w:rsidRPr="00733636">
              <w:t xml:space="preserve">Гостиница «Венец», </w:t>
            </w:r>
            <w:r w:rsidRPr="00733636">
              <w:rPr>
                <w:color w:val="333333"/>
                <w:shd w:val="clear" w:color="auto" w:fill="FFFFFF"/>
              </w:rPr>
              <w:t>ул. Спасская, д. 19/9;</w:t>
            </w:r>
            <w:r w:rsidRPr="00733636">
              <w:t xml:space="preserve"> гостиница «Октябрьская», ул. Плеханова, д. 1</w:t>
            </w:r>
          </w:p>
        </w:tc>
      </w:tr>
      <w:tr w:rsidR="007363A1">
        <w:trPr>
          <w:cantSplit/>
          <w:trHeight w:val="229"/>
        </w:trPr>
        <w:tc>
          <w:tcPr>
            <w:tcW w:w="1418" w:type="dxa"/>
            <w:vMerge w:val="restart"/>
            <w:vAlign w:val="center"/>
          </w:tcPr>
          <w:p w:rsidR="007363A1" w:rsidRPr="004D5442" w:rsidRDefault="007363A1" w:rsidP="005149ED">
            <w:pPr>
              <w:rPr>
                <w:b/>
                <w:bCs/>
              </w:rPr>
            </w:pPr>
          </w:p>
          <w:p w:rsidR="007363A1" w:rsidRPr="000752A5" w:rsidRDefault="007363A1" w:rsidP="005149ED">
            <w:pPr>
              <w:rPr>
                <w:b/>
                <w:bCs/>
              </w:rPr>
            </w:pPr>
          </w:p>
          <w:p w:rsidR="007363A1" w:rsidRPr="00F94776" w:rsidRDefault="007363A1" w:rsidP="005149E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22</w:t>
            </w:r>
            <w:r w:rsidRPr="0068761C">
              <w:rPr>
                <w:b/>
                <w:bCs/>
              </w:rPr>
              <w:t>.04.201</w:t>
            </w:r>
            <w:r>
              <w:rPr>
                <w:b/>
                <w:bCs/>
                <w:lang w:val="en-US"/>
              </w:rPr>
              <w:t>7</w:t>
            </w:r>
          </w:p>
          <w:p w:rsidR="007363A1" w:rsidRPr="0068761C" w:rsidRDefault="007363A1" w:rsidP="002F6063">
            <w:pPr>
              <w:jc w:val="center"/>
              <w:rPr>
                <w:b/>
                <w:bCs/>
              </w:rPr>
            </w:pPr>
            <w:r w:rsidRPr="0068761C">
              <w:rPr>
                <w:b/>
                <w:bCs/>
              </w:rPr>
              <w:t>(сб)</w:t>
            </w:r>
          </w:p>
          <w:p w:rsidR="007363A1" w:rsidRPr="0068761C" w:rsidRDefault="007363A1" w:rsidP="005149ED">
            <w:pPr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68761C" w:rsidRDefault="007363A1" w:rsidP="00AB5F09">
            <w:pPr>
              <w:widowControl w:val="0"/>
              <w:jc w:val="center"/>
            </w:pPr>
            <w:r w:rsidRPr="0068761C">
              <w:t>08.00-09.00</w:t>
            </w:r>
          </w:p>
        </w:tc>
        <w:tc>
          <w:tcPr>
            <w:tcW w:w="5068" w:type="dxa"/>
          </w:tcPr>
          <w:p w:rsidR="007363A1" w:rsidRPr="0068761C" w:rsidRDefault="007363A1" w:rsidP="00AB5F09">
            <w:pPr>
              <w:widowControl w:val="0"/>
            </w:pPr>
            <w:r w:rsidRPr="0068761C">
              <w:t>Завтрак</w:t>
            </w:r>
          </w:p>
        </w:tc>
        <w:tc>
          <w:tcPr>
            <w:tcW w:w="6946" w:type="dxa"/>
          </w:tcPr>
          <w:p w:rsidR="007363A1" w:rsidRDefault="007363A1" w:rsidP="004421FE">
            <w:r w:rsidRPr="00733636">
              <w:t xml:space="preserve">Гостиница «Венец», </w:t>
            </w:r>
            <w:r w:rsidRPr="00733636">
              <w:rPr>
                <w:color w:val="333333"/>
                <w:shd w:val="clear" w:color="auto" w:fill="FFFFFF"/>
              </w:rPr>
              <w:t>ул. Спасская, д. 19/9;</w:t>
            </w:r>
            <w:r w:rsidRPr="00733636">
              <w:t xml:space="preserve"> гостиница «Октябрьская», ул. Плеханова</w:t>
            </w:r>
            <w:r>
              <w:t xml:space="preserve">, д. 1, </w:t>
            </w:r>
          </w:p>
          <w:p w:rsidR="007363A1" w:rsidRPr="00733636" w:rsidRDefault="007363A1" w:rsidP="004421FE">
            <w:bookmarkStart w:id="0" w:name="_GoBack"/>
            <w:bookmarkEnd w:id="0"/>
          </w:p>
        </w:tc>
      </w:tr>
      <w:tr w:rsidR="007363A1">
        <w:trPr>
          <w:cantSplit/>
          <w:trHeight w:val="229"/>
        </w:trPr>
        <w:tc>
          <w:tcPr>
            <w:tcW w:w="1418" w:type="dxa"/>
            <w:vMerge/>
            <w:vAlign w:val="center"/>
          </w:tcPr>
          <w:p w:rsidR="007363A1" w:rsidRPr="0068761C" w:rsidRDefault="007363A1" w:rsidP="005149ED">
            <w:pPr>
              <w:rPr>
                <w:b/>
                <w:bCs/>
              </w:rPr>
            </w:pPr>
          </w:p>
        </w:tc>
        <w:tc>
          <w:tcPr>
            <w:tcW w:w="1452" w:type="dxa"/>
          </w:tcPr>
          <w:p w:rsidR="007363A1" w:rsidRPr="0068761C" w:rsidRDefault="007363A1" w:rsidP="00AB5F09">
            <w:pPr>
              <w:widowControl w:val="0"/>
              <w:jc w:val="center"/>
            </w:pPr>
            <w:r>
              <w:t>с 09</w:t>
            </w:r>
            <w:r w:rsidRPr="0068761C">
              <w:t>.00</w:t>
            </w:r>
          </w:p>
        </w:tc>
        <w:tc>
          <w:tcPr>
            <w:tcW w:w="5068" w:type="dxa"/>
          </w:tcPr>
          <w:p w:rsidR="007363A1" w:rsidRPr="0068761C" w:rsidRDefault="007363A1" w:rsidP="00AB5F09">
            <w:pPr>
              <w:widowControl w:val="0"/>
            </w:pPr>
            <w:r w:rsidRPr="0068761C">
              <w:t>Отъезд участников Чемпионата</w:t>
            </w:r>
          </w:p>
        </w:tc>
        <w:tc>
          <w:tcPr>
            <w:tcW w:w="6946" w:type="dxa"/>
          </w:tcPr>
          <w:p w:rsidR="007363A1" w:rsidRPr="00733636" w:rsidRDefault="007363A1" w:rsidP="00AB5F09">
            <w:pPr>
              <w:widowControl w:val="0"/>
            </w:pPr>
          </w:p>
        </w:tc>
      </w:tr>
    </w:tbl>
    <w:p w:rsidR="007363A1" w:rsidRDefault="007363A1"/>
    <w:sectPr w:rsidR="007363A1" w:rsidSect="000752A5">
      <w:footerReference w:type="default" r:id="rId6"/>
      <w:pgSz w:w="16838" w:h="11906" w:orient="landscape"/>
      <w:pgMar w:top="1418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3A1" w:rsidRDefault="007363A1">
      <w:r>
        <w:separator/>
      </w:r>
    </w:p>
  </w:endnote>
  <w:endnote w:type="continuationSeparator" w:id="0">
    <w:p w:rsidR="007363A1" w:rsidRDefault="0073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3A1" w:rsidRDefault="007363A1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7363A1" w:rsidRDefault="007363A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3A1" w:rsidRDefault="007363A1">
      <w:r>
        <w:separator/>
      </w:r>
    </w:p>
  </w:footnote>
  <w:footnote w:type="continuationSeparator" w:id="0">
    <w:p w:rsidR="007363A1" w:rsidRDefault="007363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6E0F"/>
    <w:rsid w:val="000742C1"/>
    <w:rsid w:val="000752A5"/>
    <w:rsid w:val="00094F37"/>
    <w:rsid w:val="000A2915"/>
    <w:rsid w:val="000A4BE7"/>
    <w:rsid w:val="000B598F"/>
    <w:rsid w:val="000F0A93"/>
    <w:rsid w:val="00102057"/>
    <w:rsid w:val="00111F26"/>
    <w:rsid w:val="001343DF"/>
    <w:rsid w:val="001A3AAB"/>
    <w:rsid w:val="001F2636"/>
    <w:rsid w:val="00200DF3"/>
    <w:rsid w:val="00204B3B"/>
    <w:rsid w:val="002063EA"/>
    <w:rsid w:val="00211AED"/>
    <w:rsid w:val="00260343"/>
    <w:rsid w:val="002E387C"/>
    <w:rsid w:val="002F6063"/>
    <w:rsid w:val="00305969"/>
    <w:rsid w:val="00341455"/>
    <w:rsid w:val="003532A6"/>
    <w:rsid w:val="0036683B"/>
    <w:rsid w:val="003A7773"/>
    <w:rsid w:val="003C1FF8"/>
    <w:rsid w:val="003D3E92"/>
    <w:rsid w:val="003D55A5"/>
    <w:rsid w:val="003F7ECF"/>
    <w:rsid w:val="0042364C"/>
    <w:rsid w:val="00442107"/>
    <w:rsid w:val="004421FE"/>
    <w:rsid w:val="00484E89"/>
    <w:rsid w:val="004A256B"/>
    <w:rsid w:val="004D2692"/>
    <w:rsid w:val="004D5442"/>
    <w:rsid w:val="004E1412"/>
    <w:rsid w:val="004E2C0E"/>
    <w:rsid w:val="005119F1"/>
    <w:rsid w:val="005149ED"/>
    <w:rsid w:val="00565BDB"/>
    <w:rsid w:val="005E1D00"/>
    <w:rsid w:val="006265A6"/>
    <w:rsid w:val="00636E0F"/>
    <w:rsid w:val="00637231"/>
    <w:rsid w:val="00644464"/>
    <w:rsid w:val="0065306C"/>
    <w:rsid w:val="0068761C"/>
    <w:rsid w:val="006D589A"/>
    <w:rsid w:val="007219EC"/>
    <w:rsid w:val="00733636"/>
    <w:rsid w:val="007363A1"/>
    <w:rsid w:val="00764CC9"/>
    <w:rsid w:val="00792F66"/>
    <w:rsid w:val="007E7CBF"/>
    <w:rsid w:val="0080053A"/>
    <w:rsid w:val="008055ED"/>
    <w:rsid w:val="00816306"/>
    <w:rsid w:val="00860B78"/>
    <w:rsid w:val="00882C23"/>
    <w:rsid w:val="008C28C0"/>
    <w:rsid w:val="008F0FAB"/>
    <w:rsid w:val="008F3D49"/>
    <w:rsid w:val="00930D94"/>
    <w:rsid w:val="009A5762"/>
    <w:rsid w:val="009B32B6"/>
    <w:rsid w:val="009B654E"/>
    <w:rsid w:val="009E2483"/>
    <w:rsid w:val="009E4425"/>
    <w:rsid w:val="00A23BC2"/>
    <w:rsid w:val="00A42671"/>
    <w:rsid w:val="00AB565F"/>
    <w:rsid w:val="00AB5F09"/>
    <w:rsid w:val="00AD72C2"/>
    <w:rsid w:val="00AD7974"/>
    <w:rsid w:val="00AE15CB"/>
    <w:rsid w:val="00AF1C82"/>
    <w:rsid w:val="00B974DC"/>
    <w:rsid w:val="00BB3AC8"/>
    <w:rsid w:val="00BB5DEE"/>
    <w:rsid w:val="00BF44C0"/>
    <w:rsid w:val="00BF4651"/>
    <w:rsid w:val="00BF70F2"/>
    <w:rsid w:val="00C232C8"/>
    <w:rsid w:val="00C41ECB"/>
    <w:rsid w:val="00C420F8"/>
    <w:rsid w:val="00C44668"/>
    <w:rsid w:val="00C72410"/>
    <w:rsid w:val="00CE7B66"/>
    <w:rsid w:val="00D04355"/>
    <w:rsid w:val="00D751B8"/>
    <w:rsid w:val="00D97DD5"/>
    <w:rsid w:val="00DE5E20"/>
    <w:rsid w:val="00EA1A55"/>
    <w:rsid w:val="00EB1F47"/>
    <w:rsid w:val="00EE4007"/>
    <w:rsid w:val="00EF18F2"/>
    <w:rsid w:val="00F52D83"/>
    <w:rsid w:val="00F94776"/>
    <w:rsid w:val="00F96D83"/>
    <w:rsid w:val="00FA1ADF"/>
    <w:rsid w:val="00FB3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E0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36E0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36E0F"/>
    <w:rPr>
      <w:rFonts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636E0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A4B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A4BE7"/>
    <w:rPr>
      <w:rFonts w:ascii="Tahoma" w:hAnsi="Tahoma" w:cs="Tahoma"/>
      <w:sz w:val="16"/>
      <w:szCs w:val="16"/>
      <w:lang w:eastAsia="ru-RU"/>
    </w:rPr>
  </w:style>
  <w:style w:type="character" w:customStyle="1" w:styleId="companycontacts-item-text1">
    <w:name w:val="company__contacts-item-text1"/>
    <w:basedOn w:val="DefaultParagraphFont"/>
    <w:uiPriority w:val="99"/>
    <w:rsid w:val="00BB5DE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801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0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0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80144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80144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80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80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801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201</TotalTime>
  <Pages>3</Pages>
  <Words>867</Words>
  <Characters>4943</Characters>
  <Application>Microsoft Office Outlook</Application>
  <DocSecurity>0</DocSecurity>
  <Lines>0</Lines>
  <Paragraphs>0</Paragraphs>
  <ScaleCrop>false</ScaleCrop>
  <Company>Ульяновский ИПК ПРО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Кошелев И.Б.</cp:lastModifiedBy>
  <cp:revision>25</cp:revision>
  <cp:lastPrinted>2017-02-09T06:41:00Z</cp:lastPrinted>
  <dcterms:created xsi:type="dcterms:W3CDTF">2016-03-03T06:51:00Z</dcterms:created>
  <dcterms:modified xsi:type="dcterms:W3CDTF">2017-03-03T11:19:00Z</dcterms:modified>
</cp:coreProperties>
</file>